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13F5F" w14:textId="77777777" w:rsidR="004A0F8D" w:rsidRPr="00C03DD1" w:rsidRDefault="004A0F8D" w:rsidP="004A0F8D">
      <w:pPr>
        <w:spacing w:after="160" w:line="259" w:lineRule="auto"/>
        <w:rPr>
          <w:rFonts w:asciiTheme="minorHAnsi" w:eastAsiaTheme="minorHAnsi" w:hAnsiTheme="minorHAnsi" w:cstheme="minorHAnsi"/>
          <w:b/>
          <w:i/>
          <w:sz w:val="22"/>
          <w:szCs w:val="22"/>
          <w:highlight w:val="yellow"/>
          <w:lang w:eastAsia="en-US"/>
        </w:rPr>
      </w:pPr>
    </w:p>
    <w:p w14:paraId="0578F516" w14:textId="3A81523E" w:rsidR="004A0F8D" w:rsidRPr="00C03DD1" w:rsidRDefault="00C03DD1" w:rsidP="004D31F5">
      <w:pPr>
        <w:spacing w:after="120"/>
        <w:ind w:left="6237" w:hanging="1275"/>
        <w:jc w:val="both"/>
        <w:rPr>
          <w:rFonts w:asciiTheme="minorHAnsi" w:eastAsiaTheme="minorHAnsi" w:hAnsiTheme="minorHAnsi" w:cstheme="minorHAnsi"/>
          <w:i/>
          <w:color w:val="0070C0"/>
          <w:sz w:val="22"/>
          <w:szCs w:val="22"/>
          <w:u w:val="single"/>
          <w:lang w:eastAsia="en-US"/>
        </w:rPr>
      </w:pPr>
      <w:r>
        <w:rPr>
          <w:rFonts w:asciiTheme="minorHAnsi" w:eastAsiaTheme="minorHAnsi" w:hAnsiTheme="minorHAnsi" w:cstheme="minorHAnsi"/>
          <w:b/>
          <w:i/>
          <w:color w:val="0070C0"/>
          <w:sz w:val="22"/>
          <w:szCs w:val="22"/>
          <w:lang w:eastAsia="en-US"/>
        </w:rPr>
        <w:t xml:space="preserve">  </w:t>
      </w:r>
      <w:r w:rsidR="004A0F8D" w:rsidRPr="00C03DD1">
        <w:rPr>
          <w:rFonts w:asciiTheme="minorHAnsi" w:eastAsiaTheme="minorHAnsi" w:hAnsiTheme="minorHAnsi" w:cstheme="minorHAnsi"/>
          <w:b/>
          <w:i/>
          <w:color w:val="0070C0"/>
          <w:sz w:val="22"/>
          <w:szCs w:val="22"/>
          <w:lang w:eastAsia="en-US"/>
        </w:rPr>
        <w:t xml:space="preserve">Załącznik </w:t>
      </w:r>
      <w:r w:rsidRPr="00C03DD1">
        <w:rPr>
          <w:rFonts w:asciiTheme="minorHAnsi" w:eastAsiaTheme="minorHAnsi" w:hAnsiTheme="minorHAnsi" w:cstheme="minorHAnsi"/>
          <w:b/>
          <w:i/>
          <w:color w:val="0070C0"/>
          <w:sz w:val="22"/>
          <w:szCs w:val="22"/>
          <w:lang w:eastAsia="en-US"/>
        </w:rPr>
        <w:t xml:space="preserve">– </w:t>
      </w:r>
      <w:r w:rsidR="004D31F5">
        <w:rPr>
          <w:rFonts w:asciiTheme="minorHAnsi" w:eastAsiaTheme="minorHAnsi" w:hAnsiTheme="minorHAnsi" w:cstheme="minorHAnsi"/>
          <w:b/>
          <w:i/>
          <w:color w:val="0070C0"/>
          <w:sz w:val="22"/>
          <w:szCs w:val="22"/>
          <w:lang w:eastAsia="en-US"/>
        </w:rPr>
        <w:t>Harmonogram Rzeczowo-Finansowy</w:t>
      </w:r>
    </w:p>
    <w:p w14:paraId="174FF8BE" w14:textId="25A876AF" w:rsidR="004D31F5" w:rsidRDefault="004D31F5" w:rsidP="004A0F8D">
      <w:pPr>
        <w:spacing w:after="120"/>
        <w:jc w:val="right"/>
        <w:rPr>
          <w:rFonts w:asciiTheme="minorHAnsi" w:eastAsiaTheme="minorHAnsi" w:hAnsiTheme="minorHAnsi" w:cstheme="minorHAnsi"/>
          <w:b/>
          <w:i/>
          <w:sz w:val="22"/>
          <w:szCs w:val="22"/>
          <w:highlight w:val="yellow"/>
          <w:lang w:eastAsia="en-US"/>
        </w:rPr>
      </w:pPr>
    </w:p>
    <w:p w14:paraId="73322867" w14:textId="399DA3DE" w:rsidR="004D31F5" w:rsidRDefault="004D31F5" w:rsidP="004D31F5">
      <w:pPr>
        <w:pStyle w:val="Tytu"/>
        <w:rPr>
          <w:rFonts w:asciiTheme="minorHAnsi" w:hAnsiTheme="minorHAnsi" w:cstheme="minorHAnsi"/>
          <w:b/>
          <w:bCs/>
          <w:sz w:val="26"/>
          <w:szCs w:val="26"/>
        </w:rPr>
      </w:pPr>
      <w:r>
        <w:rPr>
          <w:rFonts w:asciiTheme="minorHAnsi" w:hAnsiTheme="minorHAnsi" w:cstheme="minorHAnsi"/>
          <w:b/>
          <w:bCs/>
          <w:sz w:val="26"/>
          <w:szCs w:val="26"/>
        </w:rPr>
        <w:t>Harmonogram Rzeczowo-Finansowy</w:t>
      </w:r>
      <w:r w:rsidR="00F3062F">
        <w:rPr>
          <w:rFonts w:asciiTheme="minorHAnsi" w:hAnsiTheme="minorHAnsi" w:cstheme="minorHAnsi"/>
          <w:b/>
          <w:bCs/>
          <w:sz w:val="26"/>
          <w:szCs w:val="26"/>
        </w:rPr>
        <w:t xml:space="preserve"> (HRF)</w:t>
      </w:r>
    </w:p>
    <w:p w14:paraId="6644FCDD" w14:textId="77777777" w:rsidR="004D31F5" w:rsidRDefault="004D31F5" w:rsidP="004D31F5">
      <w:pPr>
        <w:spacing w:line="360" w:lineRule="auto"/>
        <w:jc w:val="center"/>
        <w:rPr>
          <w:rStyle w:val="Uwydatnienie"/>
          <w:sz w:val="22"/>
          <w:szCs w:val="22"/>
        </w:rPr>
      </w:pPr>
      <w:r>
        <w:rPr>
          <w:rStyle w:val="Uwydatnienie"/>
          <w:rFonts w:asciiTheme="minorHAnsi" w:hAnsiTheme="minorHAnsi" w:cstheme="minorHAnsi"/>
          <w:sz w:val="22"/>
          <w:szCs w:val="22"/>
        </w:rPr>
        <w:t xml:space="preserve">Dotyczy zadania pod nazwą </w:t>
      </w:r>
      <w:r>
        <w:rPr>
          <w:rStyle w:val="Uwydatnienie"/>
          <w:rFonts w:asciiTheme="minorHAnsi" w:hAnsiTheme="minorHAnsi" w:cstheme="minorHAnsi"/>
          <w:sz w:val="22"/>
          <w:szCs w:val="22"/>
          <w:highlight w:val="yellow"/>
        </w:rPr>
        <w:t>……………………………………………………………………………………….……..</w:t>
      </w:r>
      <w:r>
        <w:rPr>
          <w:rStyle w:val="Uwydatnienie"/>
          <w:rFonts w:asciiTheme="minorHAnsi" w:hAnsiTheme="minorHAnsi" w:cstheme="minorHAnsi"/>
          <w:sz w:val="22"/>
          <w:szCs w:val="22"/>
        </w:rPr>
        <w:t xml:space="preserve"> </w:t>
      </w:r>
    </w:p>
    <w:p w14:paraId="75BDF153" w14:textId="77777777" w:rsidR="004D31F5" w:rsidRDefault="004D31F5" w:rsidP="004A0F8D">
      <w:pPr>
        <w:spacing w:after="120"/>
        <w:jc w:val="right"/>
        <w:rPr>
          <w:rFonts w:asciiTheme="minorHAnsi" w:eastAsiaTheme="minorHAnsi" w:hAnsiTheme="minorHAnsi" w:cstheme="minorHAnsi"/>
          <w:b/>
          <w:i/>
          <w:sz w:val="22"/>
          <w:szCs w:val="22"/>
          <w:highlight w:val="yellow"/>
          <w:lang w:eastAsia="en-US"/>
        </w:rPr>
      </w:pPr>
    </w:p>
    <w:tbl>
      <w:tblPr>
        <w:tblW w:w="10065" w:type="dxa"/>
        <w:tblInd w:w="-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"/>
        <w:gridCol w:w="5089"/>
        <w:gridCol w:w="1523"/>
        <w:gridCol w:w="1524"/>
        <w:gridCol w:w="1459"/>
      </w:tblGrid>
      <w:tr w:rsidR="001A51A1" w:rsidRPr="004D31F5" w14:paraId="785E4B30" w14:textId="742F1D1B" w:rsidTr="001A51A1">
        <w:trPr>
          <w:trHeight w:val="600"/>
        </w:trPr>
        <w:tc>
          <w:tcPr>
            <w:tcW w:w="470" w:type="dxa"/>
            <w:shd w:val="clear" w:color="000000" w:fill="D6DCE4"/>
            <w:noWrap/>
            <w:vAlign w:val="center"/>
            <w:hideMark/>
          </w:tcPr>
          <w:p w14:paraId="36BDA05C" w14:textId="77777777" w:rsidR="001A51A1" w:rsidRPr="004D31F5" w:rsidRDefault="001A51A1" w:rsidP="004D31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D31F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5089" w:type="dxa"/>
            <w:shd w:val="clear" w:color="000000" w:fill="D6DCE4"/>
            <w:vAlign w:val="center"/>
            <w:hideMark/>
          </w:tcPr>
          <w:p w14:paraId="23BDB63A" w14:textId="13FE2C71" w:rsidR="001A51A1" w:rsidRPr="004D31F5" w:rsidRDefault="001A51A1" w:rsidP="004D31F5">
            <w:pPr>
              <w:jc w:val="center"/>
              <w:rPr>
                <w:rFonts w:cs="Arial"/>
                <w:b/>
                <w:bCs/>
                <w:color w:val="363636"/>
                <w:sz w:val="20"/>
              </w:rPr>
            </w:pPr>
            <w:r>
              <w:rPr>
                <w:rFonts w:cs="Arial"/>
                <w:b/>
                <w:bCs/>
                <w:color w:val="363636"/>
                <w:sz w:val="20"/>
              </w:rPr>
              <w:t>Pozycja</w:t>
            </w:r>
            <w:r w:rsidRPr="004D31F5">
              <w:rPr>
                <w:rFonts w:cs="Arial"/>
                <w:b/>
                <w:bCs/>
                <w:color w:val="363636"/>
                <w:sz w:val="20"/>
              </w:rPr>
              <w:t xml:space="preserve"> (zakres)</w:t>
            </w:r>
          </w:p>
        </w:tc>
        <w:tc>
          <w:tcPr>
            <w:tcW w:w="1523" w:type="dxa"/>
            <w:shd w:val="clear" w:color="000000" w:fill="D6DCE4"/>
            <w:vAlign w:val="center"/>
            <w:hideMark/>
          </w:tcPr>
          <w:p w14:paraId="40048984" w14:textId="300AC9FB" w:rsidR="001A51A1" w:rsidRPr="004D31F5" w:rsidRDefault="001A51A1" w:rsidP="004D31F5">
            <w:pPr>
              <w:jc w:val="center"/>
              <w:rPr>
                <w:rFonts w:cs="Arial"/>
                <w:b/>
                <w:bCs/>
                <w:color w:val="363636"/>
                <w:sz w:val="20"/>
              </w:rPr>
            </w:pPr>
            <w:r>
              <w:rPr>
                <w:rFonts w:cs="Arial"/>
                <w:b/>
                <w:bCs/>
                <w:color w:val="363636"/>
                <w:sz w:val="20"/>
              </w:rPr>
              <w:t xml:space="preserve">Termin </w:t>
            </w:r>
            <w:r>
              <w:rPr>
                <w:rFonts w:cs="Arial"/>
                <w:b/>
                <w:bCs/>
                <w:color w:val="363636"/>
                <w:sz w:val="20"/>
              </w:rPr>
              <w:br/>
              <w:t>r</w:t>
            </w:r>
            <w:r w:rsidRPr="004D31F5">
              <w:rPr>
                <w:rFonts w:cs="Arial"/>
                <w:b/>
                <w:bCs/>
                <w:color w:val="363636"/>
                <w:sz w:val="20"/>
              </w:rPr>
              <w:t>ozpoczęci</w:t>
            </w:r>
            <w:r>
              <w:rPr>
                <w:rFonts w:cs="Arial"/>
                <w:b/>
                <w:bCs/>
                <w:color w:val="363636"/>
                <w:sz w:val="20"/>
              </w:rPr>
              <w:t>a</w:t>
            </w:r>
          </w:p>
        </w:tc>
        <w:tc>
          <w:tcPr>
            <w:tcW w:w="1524" w:type="dxa"/>
            <w:shd w:val="clear" w:color="000000" w:fill="D6DCE4"/>
            <w:vAlign w:val="center"/>
            <w:hideMark/>
          </w:tcPr>
          <w:p w14:paraId="091C5A82" w14:textId="3354F55D" w:rsidR="001A51A1" w:rsidRPr="004D31F5" w:rsidRDefault="001A51A1" w:rsidP="004D31F5">
            <w:pPr>
              <w:jc w:val="center"/>
              <w:rPr>
                <w:rFonts w:cs="Arial"/>
                <w:b/>
                <w:bCs/>
                <w:color w:val="363636"/>
                <w:sz w:val="20"/>
              </w:rPr>
            </w:pPr>
            <w:r>
              <w:rPr>
                <w:rFonts w:cs="Arial"/>
                <w:b/>
                <w:bCs/>
                <w:color w:val="363636"/>
                <w:sz w:val="20"/>
              </w:rPr>
              <w:t>Termin</w:t>
            </w:r>
            <w:r>
              <w:rPr>
                <w:rFonts w:cs="Arial"/>
                <w:b/>
                <w:bCs/>
                <w:color w:val="363636"/>
                <w:sz w:val="20"/>
              </w:rPr>
              <w:br/>
              <w:t>z</w:t>
            </w:r>
            <w:r w:rsidRPr="004D31F5">
              <w:rPr>
                <w:rFonts w:cs="Arial"/>
                <w:b/>
                <w:bCs/>
                <w:color w:val="363636"/>
                <w:sz w:val="20"/>
              </w:rPr>
              <w:t>akończeni</w:t>
            </w:r>
            <w:r>
              <w:rPr>
                <w:rFonts w:cs="Arial"/>
                <w:b/>
                <w:bCs/>
                <w:color w:val="363636"/>
                <w:sz w:val="20"/>
              </w:rPr>
              <w:t>a</w:t>
            </w:r>
          </w:p>
        </w:tc>
        <w:tc>
          <w:tcPr>
            <w:tcW w:w="1459" w:type="dxa"/>
            <w:shd w:val="clear" w:color="000000" w:fill="D6DCE4"/>
            <w:vAlign w:val="center"/>
          </w:tcPr>
          <w:p w14:paraId="4E7C8CB1" w14:textId="04212E03" w:rsidR="001A51A1" w:rsidRDefault="001A51A1" w:rsidP="004D31F5">
            <w:pPr>
              <w:jc w:val="center"/>
              <w:rPr>
                <w:rFonts w:cs="Arial"/>
                <w:b/>
                <w:bCs/>
                <w:color w:val="363636"/>
                <w:sz w:val="20"/>
              </w:rPr>
            </w:pPr>
            <w:r>
              <w:rPr>
                <w:rFonts w:cs="Arial"/>
                <w:b/>
                <w:bCs/>
                <w:color w:val="363636"/>
                <w:sz w:val="20"/>
              </w:rPr>
              <w:t>Wartość</w:t>
            </w:r>
            <w:r>
              <w:rPr>
                <w:rFonts w:cs="Arial"/>
                <w:b/>
                <w:bCs/>
                <w:color w:val="363636"/>
                <w:sz w:val="20"/>
              </w:rPr>
              <w:br/>
              <w:t>PLN netto</w:t>
            </w:r>
          </w:p>
        </w:tc>
      </w:tr>
      <w:tr w:rsidR="001A51A1" w:rsidRPr="004D31F5" w14:paraId="55B27B3F" w14:textId="1B2E541F" w:rsidTr="001A51A1">
        <w:trPr>
          <w:trHeight w:val="583"/>
        </w:trPr>
        <w:tc>
          <w:tcPr>
            <w:tcW w:w="470" w:type="dxa"/>
            <w:noWrap/>
            <w:vAlign w:val="center"/>
            <w:hideMark/>
          </w:tcPr>
          <w:p w14:paraId="5477744F" w14:textId="77777777" w:rsidR="001A51A1" w:rsidRPr="004D31F5" w:rsidRDefault="001A51A1" w:rsidP="004D31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31F5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9" w:type="dxa"/>
            <w:shd w:val="clear" w:color="000000" w:fill="FFFFFF"/>
            <w:vAlign w:val="center"/>
            <w:hideMark/>
          </w:tcPr>
          <w:p w14:paraId="05B5EEEB" w14:textId="77777777" w:rsidR="001A51A1" w:rsidRPr="004D31F5" w:rsidRDefault="001A51A1" w:rsidP="004D31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31F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shd w:val="clear" w:color="000000" w:fill="FFFFFF"/>
            <w:vAlign w:val="center"/>
            <w:hideMark/>
          </w:tcPr>
          <w:p w14:paraId="2F9B5649" w14:textId="77777777" w:rsidR="001A51A1" w:rsidRPr="004D31F5" w:rsidRDefault="001A51A1" w:rsidP="004D31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31F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4" w:type="dxa"/>
            <w:shd w:val="clear" w:color="000000" w:fill="FFFFFF"/>
            <w:vAlign w:val="center"/>
            <w:hideMark/>
          </w:tcPr>
          <w:p w14:paraId="7549E8BC" w14:textId="77777777" w:rsidR="001A51A1" w:rsidRPr="004D31F5" w:rsidRDefault="001A51A1" w:rsidP="004D31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31F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9" w:type="dxa"/>
            <w:shd w:val="clear" w:color="000000" w:fill="FFFFFF"/>
          </w:tcPr>
          <w:p w14:paraId="5B5DD95D" w14:textId="77777777" w:rsidR="001A51A1" w:rsidRPr="004D31F5" w:rsidRDefault="001A51A1" w:rsidP="004D31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A51A1" w:rsidRPr="004D31F5" w14:paraId="0B80EE99" w14:textId="3A68B627" w:rsidTr="001A51A1">
        <w:trPr>
          <w:trHeight w:val="583"/>
        </w:trPr>
        <w:tc>
          <w:tcPr>
            <w:tcW w:w="470" w:type="dxa"/>
            <w:noWrap/>
            <w:vAlign w:val="center"/>
            <w:hideMark/>
          </w:tcPr>
          <w:p w14:paraId="3B2F0FD5" w14:textId="77777777" w:rsidR="001A51A1" w:rsidRPr="004D31F5" w:rsidRDefault="001A51A1" w:rsidP="004D31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31F5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089" w:type="dxa"/>
            <w:shd w:val="clear" w:color="000000" w:fill="FFFFFF"/>
            <w:vAlign w:val="center"/>
            <w:hideMark/>
          </w:tcPr>
          <w:p w14:paraId="177F2018" w14:textId="77777777" w:rsidR="001A51A1" w:rsidRPr="004D31F5" w:rsidRDefault="001A51A1" w:rsidP="004D31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31F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shd w:val="clear" w:color="000000" w:fill="FFFFFF"/>
            <w:vAlign w:val="center"/>
            <w:hideMark/>
          </w:tcPr>
          <w:p w14:paraId="02FEF7AA" w14:textId="77777777" w:rsidR="001A51A1" w:rsidRPr="004D31F5" w:rsidRDefault="001A51A1" w:rsidP="004D31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31F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4" w:type="dxa"/>
            <w:shd w:val="clear" w:color="000000" w:fill="FFFFFF"/>
            <w:vAlign w:val="center"/>
            <w:hideMark/>
          </w:tcPr>
          <w:p w14:paraId="0A6FD80D" w14:textId="77777777" w:rsidR="001A51A1" w:rsidRPr="004D31F5" w:rsidRDefault="001A51A1" w:rsidP="004D31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31F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9" w:type="dxa"/>
            <w:shd w:val="clear" w:color="000000" w:fill="FFFFFF"/>
          </w:tcPr>
          <w:p w14:paraId="5E20C930" w14:textId="77777777" w:rsidR="001A51A1" w:rsidRPr="004D31F5" w:rsidRDefault="001A51A1" w:rsidP="004D31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A51A1" w:rsidRPr="004D31F5" w14:paraId="3CFE91F3" w14:textId="2AD31A2B" w:rsidTr="001A51A1">
        <w:trPr>
          <w:trHeight w:val="583"/>
        </w:trPr>
        <w:tc>
          <w:tcPr>
            <w:tcW w:w="470" w:type="dxa"/>
            <w:noWrap/>
            <w:vAlign w:val="center"/>
            <w:hideMark/>
          </w:tcPr>
          <w:p w14:paraId="6C4E1568" w14:textId="77777777" w:rsidR="001A51A1" w:rsidRPr="004D31F5" w:rsidRDefault="001A51A1" w:rsidP="004D31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31F5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089" w:type="dxa"/>
            <w:shd w:val="clear" w:color="000000" w:fill="FFFFFF"/>
            <w:vAlign w:val="center"/>
            <w:hideMark/>
          </w:tcPr>
          <w:p w14:paraId="0A982EF8" w14:textId="77777777" w:rsidR="001A51A1" w:rsidRPr="004D31F5" w:rsidRDefault="001A51A1" w:rsidP="004D31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31F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shd w:val="clear" w:color="000000" w:fill="FFFFFF"/>
            <w:vAlign w:val="center"/>
            <w:hideMark/>
          </w:tcPr>
          <w:p w14:paraId="0B4EA10F" w14:textId="77777777" w:rsidR="001A51A1" w:rsidRPr="004D31F5" w:rsidRDefault="001A51A1" w:rsidP="004D31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31F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4" w:type="dxa"/>
            <w:shd w:val="clear" w:color="000000" w:fill="FFFFFF"/>
            <w:vAlign w:val="center"/>
            <w:hideMark/>
          </w:tcPr>
          <w:p w14:paraId="6285826E" w14:textId="77777777" w:rsidR="001A51A1" w:rsidRPr="004D31F5" w:rsidRDefault="001A51A1" w:rsidP="004D31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31F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9" w:type="dxa"/>
            <w:shd w:val="clear" w:color="000000" w:fill="FFFFFF"/>
          </w:tcPr>
          <w:p w14:paraId="7F9FB464" w14:textId="77777777" w:rsidR="001A51A1" w:rsidRPr="004D31F5" w:rsidRDefault="001A51A1" w:rsidP="004D31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A51A1" w:rsidRPr="004D31F5" w14:paraId="186CD89E" w14:textId="2CD85930" w:rsidTr="001A51A1">
        <w:trPr>
          <w:trHeight w:val="583"/>
        </w:trPr>
        <w:tc>
          <w:tcPr>
            <w:tcW w:w="470" w:type="dxa"/>
            <w:noWrap/>
            <w:vAlign w:val="center"/>
            <w:hideMark/>
          </w:tcPr>
          <w:p w14:paraId="0D31F551" w14:textId="77777777" w:rsidR="001A51A1" w:rsidRPr="004D31F5" w:rsidRDefault="001A51A1" w:rsidP="004D31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31F5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089" w:type="dxa"/>
            <w:shd w:val="clear" w:color="000000" w:fill="FFFFFF"/>
            <w:vAlign w:val="center"/>
            <w:hideMark/>
          </w:tcPr>
          <w:p w14:paraId="509CD654" w14:textId="77777777" w:rsidR="001A51A1" w:rsidRPr="004D31F5" w:rsidRDefault="001A51A1" w:rsidP="004D31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31F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shd w:val="clear" w:color="000000" w:fill="FFFFFF"/>
            <w:vAlign w:val="center"/>
            <w:hideMark/>
          </w:tcPr>
          <w:p w14:paraId="2BD72D4F" w14:textId="77777777" w:rsidR="001A51A1" w:rsidRPr="004D31F5" w:rsidRDefault="001A51A1" w:rsidP="004D31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31F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4" w:type="dxa"/>
            <w:shd w:val="clear" w:color="000000" w:fill="FFFFFF"/>
            <w:vAlign w:val="center"/>
            <w:hideMark/>
          </w:tcPr>
          <w:p w14:paraId="78F1EC8A" w14:textId="77777777" w:rsidR="001A51A1" w:rsidRPr="004D31F5" w:rsidRDefault="001A51A1" w:rsidP="004D31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31F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9" w:type="dxa"/>
            <w:shd w:val="clear" w:color="000000" w:fill="FFFFFF"/>
          </w:tcPr>
          <w:p w14:paraId="02E25FD5" w14:textId="77777777" w:rsidR="001A51A1" w:rsidRPr="004D31F5" w:rsidRDefault="001A51A1" w:rsidP="004D31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A51A1" w:rsidRPr="004D31F5" w14:paraId="2C54D384" w14:textId="4183163E" w:rsidTr="001A51A1">
        <w:trPr>
          <w:trHeight w:val="583"/>
        </w:trPr>
        <w:tc>
          <w:tcPr>
            <w:tcW w:w="470" w:type="dxa"/>
            <w:noWrap/>
            <w:vAlign w:val="center"/>
            <w:hideMark/>
          </w:tcPr>
          <w:p w14:paraId="22BEDCC6" w14:textId="77777777" w:rsidR="001A51A1" w:rsidRPr="004D31F5" w:rsidRDefault="001A51A1" w:rsidP="004D31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31F5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9" w:type="dxa"/>
            <w:shd w:val="clear" w:color="000000" w:fill="FFFFFF"/>
            <w:vAlign w:val="center"/>
            <w:hideMark/>
          </w:tcPr>
          <w:p w14:paraId="0F285453" w14:textId="77777777" w:rsidR="001A51A1" w:rsidRPr="004D31F5" w:rsidRDefault="001A51A1" w:rsidP="004D31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31F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shd w:val="clear" w:color="000000" w:fill="FFFFFF"/>
            <w:vAlign w:val="center"/>
            <w:hideMark/>
          </w:tcPr>
          <w:p w14:paraId="1937B711" w14:textId="77777777" w:rsidR="001A51A1" w:rsidRPr="004D31F5" w:rsidRDefault="001A51A1" w:rsidP="004D31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31F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4" w:type="dxa"/>
            <w:shd w:val="clear" w:color="000000" w:fill="FFFFFF"/>
            <w:vAlign w:val="center"/>
            <w:hideMark/>
          </w:tcPr>
          <w:p w14:paraId="0976C286" w14:textId="77777777" w:rsidR="001A51A1" w:rsidRPr="004D31F5" w:rsidRDefault="001A51A1" w:rsidP="004D31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31F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9" w:type="dxa"/>
            <w:shd w:val="clear" w:color="000000" w:fill="FFFFFF"/>
          </w:tcPr>
          <w:p w14:paraId="5CF91447" w14:textId="77777777" w:rsidR="001A51A1" w:rsidRPr="004D31F5" w:rsidRDefault="001A51A1" w:rsidP="004D31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A51A1" w:rsidRPr="004D31F5" w14:paraId="2A5C503A" w14:textId="5A8BCAC6" w:rsidTr="001A51A1">
        <w:trPr>
          <w:trHeight w:val="583"/>
        </w:trPr>
        <w:tc>
          <w:tcPr>
            <w:tcW w:w="470" w:type="dxa"/>
            <w:noWrap/>
            <w:vAlign w:val="center"/>
            <w:hideMark/>
          </w:tcPr>
          <w:p w14:paraId="4D433E27" w14:textId="77777777" w:rsidR="001A51A1" w:rsidRPr="004D31F5" w:rsidRDefault="001A51A1" w:rsidP="004D31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31F5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089" w:type="dxa"/>
            <w:shd w:val="clear" w:color="000000" w:fill="FFFFFF"/>
            <w:vAlign w:val="center"/>
            <w:hideMark/>
          </w:tcPr>
          <w:p w14:paraId="27B437C9" w14:textId="77777777" w:rsidR="001A51A1" w:rsidRPr="004D31F5" w:rsidRDefault="001A51A1" w:rsidP="004D31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31F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shd w:val="clear" w:color="000000" w:fill="FFFFFF"/>
            <w:vAlign w:val="center"/>
            <w:hideMark/>
          </w:tcPr>
          <w:p w14:paraId="47CCD6C9" w14:textId="77777777" w:rsidR="001A51A1" w:rsidRPr="004D31F5" w:rsidRDefault="001A51A1" w:rsidP="004D31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31F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4" w:type="dxa"/>
            <w:shd w:val="clear" w:color="000000" w:fill="FFFFFF"/>
            <w:vAlign w:val="center"/>
            <w:hideMark/>
          </w:tcPr>
          <w:p w14:paraId="1858C2C6" w14:textId="77777777" w:rsidR="001A51A1" w:rsidRPr="004D31F5" w:rsidRDefault="001A51A1" w:rsidP="004D31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31F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9" w:type="dxa"/>
            <w:shd w:val="clear" w:color="000000" w:fill="FFFFFF"/>
          </w:tcPr>
          <w:p w14:paraId="3FEEE5BF" w14:textId="77777777" w:rsidR="001A51A1" w:rsidRPr="004D31F5" w:rsidRDefault="001A51A1" w:rsidP="004D31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A51A1" w:rsidRPr="004D31F5" w14:paraId="704E1EA3" w14:textId="4AF0A5BB" w:rsidTr="001A51A1">
        <w:trPr>
          <w:trHeight w:val="583"/>
        </w:trPr>
        <w:tc>
          <w:tcPr>
            <w:tcW w:w="470" w:type="dxa"/>
            <w:noWrap/>
            <w:vAlign w:val="center"/>
            <w:hideMark/>
          </w:tcPr>
          <w:p w14:paraId="327E7E23" w14:textId="77777777" w:rsidR="001A51A1" w:rsidRPr="004D31F5" w:rsidRDefault="001A51A1" w:rsidP="004D31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31F5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089" w:type="dxa"/>
            <w:shd w:val="clear" w:color="000000" w:fill="FFFFFF"/>
            <w:vAlign w:val="center"/>
            <w:hideMark/>
          </w:tcPr>
          <w:p w14:paraId="39B9DFFA" w14:textId="77777777" w:rsidR="001A51A1" w:rsidRPr="004D31F5" w:rsidRDefault="001A51A1" w:rsidP="004D31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31F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shd w:val="clear" w:color="000000" w:fill="FFFFFF"/>
            <w:vAlign w:val="center"/>
            <w:hideMark/>
          </w:tcPr>
          <w:p w14:paraId="2AD25CCD" w14:textId="77777777" w:rsidR="001A51A1" w:rsidRPr="004D31F5" w:rsidRDefault="001A51A1" w:rsidP="004D31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31F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4" w:type="dxa"/>
            <w:shd w:val="clear" w:color="000000" w:fill="FFFFFF"/>
            <w:vAlign w:val="center"/>
            <w:hideMark/>
          </w:tcPr>
          <w:p w14:paraId="633EFC49" w14:textId="77777777" w:rsidR="001A51A1" w:rsidRPr="004D31F5" w:rsidRDefault="001A51A1" w:rsidP="004D31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31F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9" w:type="dxa"/>
            <w:shd w:val="clear" w:color="000000" w:fill="FFFFFF"/>
          </w:tcPr>
          <w:p w14:paraId="0D12CC81" w14:textId="77777777" w:rsidR="001A51A1" w:rsidRPr="004D31F5" w:rsidRDefault="001A51A1" w:rsidP="004D31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A51A1" w:rsidRPr="004D31F5" w14:paraId="7D6E8EAD" w14:textId="253C34FA" w:rsidTr="001A51A1">
        <w:trPr>
          <w:trHeight w:val="583"/>
        </w:trPr>
        <w:tc>
          <w:tcPr>
            <w:tcW w:w="470" w:type="dxa"/>
            <w:noWrap/>
            <w:vAlign w:val="center"/>
            <w:hideMark/>
          </w:tcPr>
          <w:p w14:paraId="7FFA3DB0" w14:textId="77777777" w:rsidR="001A51A1" w:rsidRPr="004D31F5" w:rsidRDefault="001A51A1" w:rsidP="004D31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31F5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089" w:type="dxa"/>
            <w:shd w:val="clear" w:color="000000" w:fill="FFFFFF"/>
            <w:vAlign w:val="center"/>
            <w:hideMark/>
          </w:tcPr>
          <w:p w14:paraId="3E1D7E0D" w14:textId="77777777" w:rsidR="001A51A1" w:rsidRPr="004D31F5" w:rsidRDefault="001A51A1" w:rsidP="004D31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31F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shd w:val="clear" w:color="000000" w:fill="FFFFFF"/>
            <w:vAlign w:val="center"/>
            <w:hideMark/>
          </w:tcPr>
          <w:p w14:paraId="0C798EF8" w14:textId="77777777" w:rsidR="001A51A1" w:rsidRPr="004D31F5" w:rsidRDefault="001A51A1" w:rsidP="004D31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31F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4" w:type="dxa"/>
            <w:shd w:val="clear" w:color="000000" w:fill="FFFFFF"/>
            <w:vAlign w:val="center"/>
            <w:hideMark/>
          </w:tcPr>
          <w:p w14:paraId="2E6E7632" w14:textId="77777777" w:rsidR="001A51A1" w:rsidRPr="004D31F5" w:rsidRDefault="001A51A1" w:rsidP="004D31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31F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9" w:type="dxa"/>
            <w:shd w:val="clear" w:color="000000" w:fill="FFFFFF"/>
          </w:tcPr>
          <w:p w14:paraId="11C91292" w14:textId="77777777" w:rsidR="001A51A1" w:rsidRPr="004D31F5" w:rsidRDefault="001A51A1" w:rsidP="004D31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A51A1" w:rsidRPr="004D31F5" w14:paraId="0A1DC569" w14:textId="69DA23E8" w:rsidTr="001A51A1">
        <w:trPr>
          <w:trHeight w:val="583"/>
        </w:trPr>
        <w:tc>
          <w:tcPr>
            <w:tcW w:w="470" w:type="dxa"/>
            <w:noWrap/>
            <w:vAlign w:val="center"/>
            <w:hideMark/>
          </w:tcPr>
          <w:p w14:paraId="1564848D" w14:textId="77777777" w:rsidR="001A51A1" w:rsidRPr="004D31F5" w:rsidRDefault="001A51A1" w:rsidP="004D31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31F5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089" w:type="dxa"/>
            <w:shd w:val="clear" w:color="000000" w:fill="FFFFFF"/>
            <w:vAlign w:val="center"/>
            <w:hideMark/>
          </w:tcPr>
          <w:p w14:paraId="4C3DD8E2" w14:textId="77777777" w:rsidR="001A51A1" w:rsidRPr="004D31F5" w:rsidRDefault="001A51A1" w:rsidP="004D31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31F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shd w:val="clear" w:color="000000" w:fill="FFFFFF"/>
            <w:vAlign w:val="center"/>
            <w:hideMark/>
          </w:tcPr>
          <w:p w14:paraId="7BB630C3" w14:textId="77777777" w:rsidR="001A51A1" w:rsidRPr="004D31F5" w:rsidRDefault="001A51A1" w:rsidP="004D31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31F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4" w:type="dxa"/>
            <w:shd w:val="clear" w:color="000000" w:fill="FFFFFF"/>
            <w:vAlign w:val="center"/>
            <w:hideMark/>
          </w:tcPr>
          <w:p w14:paraId="1779A0CE" w14:textId="77777777" w:rsidR="001A51A1" w:rsidRPr="004D31F5" w:rsidRDefault="001A51A1" w:rsidP="004D31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31F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9" w:type="dxa"/>
            <w:shd w:val="clear" w:color="000000" w:fill="FFFFFF"/>
          </w:tcPr>
          <w:p w14:paraId="70A07650" w14:textId="77777777" w:rsidR="001A51A1" w:rsidRPr="004D31F5" w:rsidRDefault="001A51A1" w:rsidP="004D31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A51A1" w:rsidRPr="004D31F5" w14:paraId="45274B81" w14:textId="56E7BEA4" w:rsidTr="001A51A1">
        <w:trPr>
          <w:trHeight w:val="583"/>
        </w:trPr>
        <w:tc>
          <w:tcPr>
            <w:tcW w:w="470" w:type="dxa"/>
            <w:noWrap/>
            <w:vAlign w:val="center"/>
            <w:hideMark/>
          </w:tcPr>
          <w:p w14:paraId="332B1467" w14:textId="77777777" w:rsidR="001A51A1" w:rsidRPr="004D31F5" w:rsidRDefault="001A51A1" w:rsidP="004D31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31F5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089" w:type="dxa"/>
            <w:shd w:val="clear" w:color="000000" w:fill="FFFFFF"/>
            <w:vAlign w:val="center"/>
            <w:hideMark/>
          </w:tcPr>
          <w:p w14:paraId="16BA834B" w14:textId="77777777" w:rsidR="001A51A1" w:rsidRPr="004D31F5" w:rsidRDefault="001A51A1" w:rsidP="004D31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31F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shd w:val="clear" w:color="000000" w:fill="FFFFFF"/>
            <w:vAlign w:val="center"/>
            <w:hideMark/>
          </w:tcPr>
          <w:p w14:paraId="0C4B9FDA" w14:textId="77777777" w:rsidR="001A51A1" w:rsidRPr="004D31F5" w:rsidRDefault="001A51A1" w:rsidP="004D31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31F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4" w:type="dxa"/>
            <w:shd w:val="clear" w:color="000000" w:fill="FFFFFF"/>
            <w:vAlign w:val="center"/>
            <w:hideMark/>
          </w:tcPr>
          <w:p w14:paraId="4C402C3C" w14:textId="77777777" w:rsidR="001A51A1" w:rsidRPr="004D31F5" w:rsidRDefault="001A51A1" w:rsidP="004D31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31F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9" w:type="dxa"/>
            <w:shd w:val="clear" w:color="000000" w:fill="FFFFFF"/>
          </w:tcPr>
          <w:p w14:paraId="138982DB" w14:textId="77777777" w:rsidR="001A51A1" w:rsidRPr="004D31F5" w:rsidRDefault="001A51A1" w:rsidP="004D31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A51A1" w:rsidRPr="004D31F5" w14:paraId="7B60B606" w14:textId="77777777" w:rsidTr="001A51A1">
        <w:trPr>
          <w:trHeight w:val="583"/>
        </w:trPr>
        <w:tc>
          <w:tcPr>
            <w:tcW w:w="470" w:type="dxa"/>
            <w:noWrap/>
            <w:vAlign w:val="center"/>
          </w:tcPr>
          <w:p w14:paraId="69C8B10F" w14:textId="77777777" w:rsidR="001A51A1" w:rsidRPr="004D31F5" w:rsidRDefault="001A51A1" w:rsidP="004D31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089" w:type="dxa"/>
            <w:shd w:val="clear" w:color="000000" w:fill="FFFFFF"/>
            <w:vAlign w:val="center"/>
          </w:tcPr>
          <w:p w14:paraId="533D8E4D" w14:textId="2960CD09" w:rsidR="001A51A1" w:rsidRPr="001A51A1" w:rsidRDefault="001A51A1" w:rsidP="004D31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A51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1523" w:type="dxa"/>
            <w:shd w:val="clear" w:color="000000" w:fill="FFFFFF"/>
            <w:vAlign w:val="center"/>
          </w:tcPr>
          <w:p w14:paraId="7B88F17E" w14:textId="77777777" w:rsidR="001A51A1" w:rsidRPr="004D31F5" w:rsidRDefault="001A51A1" w:rsidP="004D31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shd w:val="clear" w:color="000000" w:fill="FFFFFF"/>
            <w:vAlign w:val="center"/>
          </w:tcPr>
          <w:p w14:paraId="4FA56097" w14:textId="77777777" w:rsidR="001A51A1" w:rsidRPr="004D31F5" w:rsidRDefault="001A51A1" w:rsidP="004D31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59" w:type="dxa"/>
            <w:shd w:val="clear" w:color="000000" w:fill="FFFFFF"/>
          </w:tcPr>
          <w:p w14:paraId="16775767" w14:textId="77777777" w:rsidR="001A51A1" w:rsidRPr="004D31F5" w:rsidRDefault="001A51A1" w:rsidP="004D31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06593F30" w14:textId="28D9C4FE" w:rsidR="004D31F5" w:rsidRDefault="004D31F5" w:rsidP="004A0F8D">
      <w:pPr>
        <w:spacing w:after="120"/>
        <w:jc w:val="right"/>
        <w:rPr>
          <w:rFonts w:asciiTheme="minorHAnsi" w:eastAsiaTheme="minorHAnsi" w:hAnsiTheme="minorHAnsi" w:cstheme="minorHAnsi"/>
          <w:b/>
          <w:i/>
          <w:sz w:val="22"/>
          <w:szCs w:val="22"/>
          <w:highlight w:val="yellow"/>
          <w:lang w:eastAsia="en-US"/>
        </w:rPr>
      </w:pPr>
    </w:p>
    <w:p w14:paraId="456712B9" w14:textId="009678DD" w:rsidR="004D31F5" w:rsidRDefault="004D31F5" w:rsidP="004A0F8D">
      <w:pPr>
        <w:spacing w:after="120"/>
        <w:jc w:val="right"/>
        <w:rPr>
          <w:rFonts w:asciiTheme="minorHAnsi" w:eastAsiaTheme="minorHAnsi" w:hAnsiTheme="minorHAnsi" w:cstheme="minorHAnsi"/>
          <w:b/>
          <w:i/>
          <w:sz w:val="22"/>
          <w:szCs w:val="22"/>
          <w:highlight w:val="yellow"/>
          <w:lang w:eastAsia="en-US"/>
        </w:rPr>
      </w:pPr>
    </w:p>
    <w:p w14:paraId="03DABB44" w14:textId="794EDB58" w:rsidR="004D31F5" w:rsidRDefault="004D31F5" w:rsidP="004A0F8D">
      <w:pPr>
        <w:spacing w:after="120"/>
        <w:jc w:val="right"/>
        <w:rPr>
          <w:rFonts w:asciiTheme="minorHAnsi" w:eastAsiaTheme="minorHAnsi" w:hAnsiTheme="minorHAnsi" w:cstheme="minorHAnsi"/>
          <w:b/>
          <w:i/>
          <w:sz w:val="22"/>
          <w:szCs w:val="22"/>
          <w:highlight w:val="yellow"/>
          <w:lang w:eastAsia="en-US"/>
        </w:rPr>
      </w:pPr>
    </w:p>
    <w:sectPr w:rsidR="004D31F5" w:rsidSect="00E66681">
      <w:headerReference w:type="default" r:id="rId8"/>
      <w:footerReference w:type="default" r:id="rId9"/>
      <w:headerReference w:type="first" r:id="rId10"/>
      <w:footerReference w:type="first" r:id="rId11"/>
      <w:pgSz w:w="11907" w:h="16840"/>
      <w:pgMar w:top="-1276" w:right="850" w:bottom="142" w:left="1418" w:header="0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AF0D3" w14:textId="77777777" w:rsidR="00E622F2" w:rsidRDefault="00E622F2">
      <w:r>
        <w:separator/>
      </w:r>
    </w:p>
    <w:p w14:paraId="2D95A01A" w14:textId="77777777" w:rsidR="00E622F2" w:rsidRDefault="00E622F2"/>
  </w:endnote>
  <w:endnote w:type="continuationSeparator" w:id="0">
    <w:p w14:paraId="0AEE8A0E" w14:textId="77777777" w:rsidR="00E622F2" w:rsidRDefault="00E622F2">
      <w:r>
        <w:continuationSeparator/>
      </w:r>
    </w:p>
    <w:p w14:paraId="7C32DF59" w14:textId="77777777" w:rsidR="00E622F2" w:rsidRDefault="00E622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BT">
    <w:altName w:val="Arial"/>
    <w:charset w:val="00"/>
    <w:family w:val="swiss"/>
    <w:pitch w:val="variable"/>
    <w:sig w:usb0="00000007" w:usb1="00000000" w:usb2="00000000" w:usb3="00000000" w:csb0="0000001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utiger 45 Light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03A13" w14:textId="77777777" w:rsidR="002E0EA2" w:rsidRDefault="002E0EA2">
    <w:pPr>
      <w:pStyle w:val="Stopka"/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54"/>
      <w:gridCol w:w="3996"/>
      <w:gridCol w:w="2734"/>
    </w:tblGrid>
    <w:tr w:rsidR="00856F6C" w14:paraId="4860E71D" w14:textId="77777777" w:rsidTr="009C5FB0">
      <w:tc>
        <w:tcPr>
          <w:tcW w:w="3454" w:type="dxa"/>
        </w:tcPr>
        <w:p w14:paraId="6500B90D" w14:textId="77777777" w:rsidR="00856F6C" w:rsidRDefault="00856F6C" w:rsidP="00E66681">
          <w:pPr>
            <w:pStyle w:val="Nagwek"/>
            <w:tabs>
              <w:tab w:val="clear" w:pos="4536"/>
              <w:tab w:val="clear" w:pos="9072"/>
              <w:tab w:val="center" w:pos="142"/>
            </w:tabs>
            <w:rPr>
              <w:sz w:val="16"/>
              <w:szCs w:val="16"/>
            </w:rPr>
          </w:pPr>
          <w:r w:rsidRPr="00627F2A">
            <w:rPr>
              <w:sz w:val="16"/>
              <w:szCs w:val="16"/>
            </w:rPr>
            <w:t>Strona:</w:t>
          </w:r>
          <w:r w:rsidRPr="00627F2A">
            <w:rPr>
              <w:sz w:val="16"/>
              <w:szCs w:val="16"/>
            </w:rPr>
            <w:tab/>
          </w:r>
          <w:r w:rsidRPr="00627F2A">
            <w:rPr>
              <w:sz w:val="16"/>
              <w:szCs w:val="16"/>
            </w:rPr>
            <w:tab/>
          </w:r>
          <w:r w:rsidRPr="00627F2A">
            <w:rPr>
              <w:rStyle w:val="Numerstrony"/>
              <w:sz w:val="16"/>
              <w:szCs w:val="16"/>
            </w:rPr>
            <w:fldChar w:fldCharType="begin"/>
          </w:r>
          <w:r w:rsidRPr="00627F2A">
            <w:rPr>
              <w:rStyle w:val="Numerstrony"/>
              <w:sz w:val="16"/>
              <w:szCs w:val="16"/>
            </w:rPr>
            <w:instrText xml:space="preserve"> PAGE </w:instrText>
          </w:r>
          <w:r w:rsidRPr="00627F2A">
            <w:rPr>
              <w:rStyle w:val="Numerstrony"/>
              <w:sz w:val="16"/>
              <w:szCs w:val="16"/>
            </w:rPr>
            <w:fldChar w:fldCharType="separate"/>
          </w:r>
          <w:r w:rsidR="00424C8B">
            <w:rPr>
              <w:rStyle w:val="Numerstrony"/>
              <w:noProof/>
              <w:sz w:val="16"/>
              <w:szCs w:val="16"/>
            </w:rPr>
            <w:t>4</w:t>
          </w:r>
          <w:r w:rsidRPr="00627F2A">
            <w:rPr>
              <w:rStyle w:val="Numerstrony"/>
              <w:sz w:val="16"/>
              <w:szCs w:val="16"/>
            </w:rPr>
            <w:fldChar w:fldCharType="end"/>
          </w:r>
          <w:r w:rsidRPr="00627F2A">
            <w:rPr>
              <w:sz w:val="16"/>
              <w:szCs w:val="16"/>
            </w:rPr>
            <w:t>/</w:t>
          </w:r>
          <w:r w:rsidR="004E184D">
            <w:rPr>
              <w:sz w:val="16"/>
              <w:szCs w:val="16"/>
            </w:rPr>
            <w:t>4</w:t>
          </w:r>
        </w:p>
        <w:p w14:paraId="67C812DE" w14:textId="77777777" w:rsidR="004E184D" w:rsidRPr="00627F2A" w:rsidRDefault="004E184D" w:rsidP="00E66681">
          <w:pPr>
            <w:pStyle w:val="Nagwek"/>
            <w:tabs>
              <w:tab w:val="clear" w:pos="4536"/>
              <w:tab w:val="clear" w:pos="9072"/>
              <w:tab w:val="center" w:pos="142"/>
            </w:tabs>
            <w:rPr>
              <w:sz w:val="16"/>
              <w:szCs w:val="16"/>
            </w:rPr>
          </w:pPr>
        </w:p>
      </w:tc>
      <w:tc>
        <w:tcPr>
          <w:tcW w:w="3996" w:type="dxa"/>
        </w:tcPr>
        <w:p w14:paraId="0188C51D" w14:textId="77777777" w:rsidR="00F66AB0" w:rsidRPr="00F66AB0" w:rsidRDefault="001D0328" w:rsidP="00F66AB0">
          <w:pPr>
            <w:widowControl w:val="0"/>
            <w:spacing w:after="360"/>
            <w:contextualSpacing/>
            <w:outlineLvl w:val="3"/>
            <w:rPr>
              <w:rFonts w:ascii="Calibri" w:eastAsia="Cambria" w:hAnsi="Calibri" w:cs="Calibri"/>
              <w:b/>
              <w:sz w:val="16"/>
              <w:szCs w:val="16"/>
              <w:lang w:eastAsia="en-US"/>
            </w:rPr>
          </w:pPr>
          <w:r>
            <w:rPr>
              <w:rFonts w:ascii="Calibri" w:eastAsia="Cambria" w:hAnsi="Calibri" w:cs="Calibri"/>
              <w:b/>
              <w:sz w:val="16"/>
              <w:szCs w:val="16"/>
              <w:lang w:eastAsia="en-US"/>
            </w:rPr>
            <w:t>Umowa o Zachowaniu Poufności</w:t>
          </w:r>
        </w:p>
        <w:p w14:paraId="76FEA3AD" w14:textId="77777777" w:rsidR="00856F6C" w:rsidRDefault="00856F6C" w:rsidP="00856F6C">
          <w:pPr>
            <w:tabs>
              <w:tab w:val="left" w:pos="142"/>
              <w:tab w:val="left" w:pos="4201"/>
            </w:tabs>
            <w:jc w:val="both"/>
            <w:rPr>
              <w:sz w:val="20"/>
            </w:rPr>
          </w:pPr>
        </w:p>
      </w:tc>
      <w:tc>
        <w:tcPr>
          <w:tcW w:w="2734" w:type="dxa"/>
        </w:tcPr>
        <w:p w14:paraId="21DA2241" w14:textId="77777777" w:rsidR="00856F6C" w:rsidRDefault="00856F6C" w:rsidP="00856F6C">
          <w:pPr>
            <w:tabs>
              <w:tab w:val="left" w:pos="142"/>
              <w:tab w:val="left" w:pos="4201"/>
            </w:tabs>
            <w:jc w:val="both"/>
            <w:rPr>
              <w:sz w:val="20"/>
            </w:rPr>
          </w:pPr>
        </w:p>
      </w:tc>
    </w:tr>
  </w:tbl>
  <w:p w14:paraId="488F12A9" w14:textId="77777777" w:rsidR="002E0EA2" w:rsidRPr="00E83FFA" w:rsidRDefault="002E0EA2" w:rsidP="00E83FFA">
    <w:pPr>
      <w:pStyle w:val="Stopka"/>
    </w:pPr>
  </w:p>
  <w:p w14:paraId="33CBB00B" w14:textId="77777777" w:rsidR="002E0EA2" w:rsidRDefault="002E0EA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9BF56" w14:textId="77777777" w:rsidR="002E0EA2" w:rsidRDefault="002E0EA2">
    <w:pPr>
      <w:pStyle w:val="Stopka"/>
    </w:pPr>
  </w:p>
  <w:tbl>
    <w:tblPr>
      <w:tblpPr w:leftFromText="142" w:rightFromText="142" w:vertAnchor="page" w:horzAnchor="page" w:tblpX="1248" w:tblpY="15707"/>
      <w:tblOverlap w:val="never"/>
      <w:tblW w:w="0" w:type="auto"/>
      <w:tblCellMar>
        <w:left w:w="113" w:type="dxa"/>
        <w:right w:w="113" w:type="dxa"/>
      </w:tblCellMar>
      <w:tblLook w:val="04A0" w:firstRow="1" w:lastRow="0" w:firstColumn="1" w:lastColumn="0" w:noHBand="0" w:noVBand="1"/>
    </w:tblPr>
    <w:tblGrid>
      <w:gridCol w:w="2070"/>
      <w:gridCol w:w="2693"/>
      <w:gridCol w:w="2410"/>
      <w:gridCol w:w="1985"/>
    </w:tblGrid>
    <w:tr w:rsidR="002E0EA2" w14:paraId="116E7FB2" w14:textId="77777777" w:rsidTr="009D657A">
      <w:trPr>
        <w:cantSplit/>
        <w:trHeight w:hRule="exact" w:val="851"/>
      </w:trPr>
      <w:tc>
        <w:tcPr>
          <w:tcW w:w="2070" w:type="dxa"/>
          <w:tcMar>
            <w:left w:w="170" w:type="dxa"/>
            <w:right w:w="170" w:type="dxa"/>
          </w:tcMar>
        </w:tcPr>
        <w:p w14:paraId="767E05DA" w14:textId="77777777" w:rsidR="002E0EA2" w:rsidRDefault="002E0EA2" w:rsidP="009D657A">
          <w:pPr>
            <w:pStyle w:val="MWGFooter"/>
            <w:tabs>
              <w:tab w:val="left" w:pos="426"/>
            </w:tabs>
            <w:rPr>
              <w:lang w:val="en-US"/>
            </w:rPr>
          </w:pPr>
        </w:p>
      </w:tc>
      <w:tc>
        <w:tcPr>
          <w:tcW w:w="2693" w:type="dxa"/>
          <w:tcMar>
            <w:left w:w="57" w:type="dxa"/>
            <w:right w:w="57" w:type="dxa"/>
          </w:tcMar>
        </w:tcPr>
        <w:p w14:paraId="5BB38490" w14:textId="77777777" w:rsidR="002E0EA2" w:rsidRPr="00BA4AE4" w:rsidRDefault="002E0EA2" w:rsidP="009D657A">
          <w:pPr>
            <w:pStyle w:val="MWGFooter"/>
            <w:rPr>
              <w:lang w:val="pl-PL"/>
            </w:rPr>
          </w:pPr>
        </w:p>
      </w:tc>
      <w:tc>
        <w:tcPr>
          <w:tcW w:w="2410" w:type="dxa"/>
          <w:tcMar>
            <w:left w:w="113" w:type="dxa"/>
            <w:right w:w="57" w:type="dxa"/>
          </w:tcMar>
        </w:tcPr>
        <w:p w14:paraId="10F178A2" w14:textId="77777777" w:rsidR="002E0EA2" w:rsidRPr="004F4FD6" w:rsidRDefault="002E0EA2" w:rsidP="009D657A">
          <w:pPr>
            <w:pStyle w:val="MWGFooter"/>
            <w:rPr>
              <w:lang w:val="pl-PL"/>
            </w:rPr>
          </w:pPr>
        </w:p>
      </w:tc>
      <w:tc>
        <w:tcPr>
          <w:tcW w:w="1985" w:type="dxa"/>
          <w:tcMar>
            <w:left w:w="170" w:type="dxa"/>
            <w:right w:w="170" w:type="dxa"/>
          </w:tcMar>
        </w:tcPr>
        <w:p w14:paraId="1AAD9D0B" w14:textId="77777777" w:rsidR="002E0EA2" w:rsidRPr="00F228D6" w:rsidRDefault="002E0EA2" w:rsidP="009D657A">
          <w:pPr>
            <w:pStyle w:val="MWGFooter"/>
            <w:rPr>
              <w:lang w:val="pl-PL"/>
            </w:rPr>
          </w:pPr>
        </w:p>
      </w:tc>
    </w:tr>
  </w:tbl>
  <w:p w14:paraId="57259B31" w14:textId="77777777" w:rsidR="002E0EA2" w:rsidRDefault="002E0EA2">
    <w:pPr>
      <w:pStyle w:val="Stopka"/>
    </w:pPr>
  </w:p>
  <w:p w14:paraId="58BF843C" w14:textId="77777777" w:rsidR="002E0EA2" w:rsidRPr="00E83FFA" w:rsidRDefault="002E0EA2" w:rsidP="00E83FF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1F034" w14:textId="77777777" w:rsidR="00E622F2" w:rsidRDefault="00E622F2">
      <w:r>
        <w:separator/>
      </w:r>
    </w:p>
    <w:p w14:paraId="32D8E4FD" w14:textId="77777777" w:rsidR="00E622F2" w:rsidRDefault="00E622F2"/>
  </w:footnote>
  <w:footnote w:type="continuationSeparator" w:id="0">
    <w:p w14:paraId="2F5664F9" w14:textId="77777777" w:rsidR="00E622F2" w:rsidRDefault="00E622F2">
      <w:r>
        <w:continuationSeparator/>
      </w:r>
    </w:p>
    <w:p w14:paraId="206C7741" w14:textId="77777777" w:rsidR="00E622F2" w:rsidRDefault="00E622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8600E" w14:textId="77777777" w:rsidR="002E0EA2" w:rsidRDefault="002E0EA2" w:rsidP="00E83FFA">
    <w:pPr>
      <w:pStyle w:val="Nagwek"/>
      <w:tabs>
        <w:tab w:val="clear" w:pos="4536"/>
        <w:tab w:val="clear" w:pos="9072"/>
        <w:tab w:val="center" w:pos="142"/>
      </w:tabs>
      <w:rPr>
        <w:rFonts w:ascii="Frutiger 45 Light" w:hAnsi="Frutiger 45 Light"/>
      </w:rPr>
    </w:pPr>
  </w:p>
  <w:p w14:paraId="6D59CAD5" w14:textId="77777777" w:rsidR="002E0EA2" w:rsidRDefault="002E0EA2">
    <w:pPr>
      <w:pStyle w:val="Nagwek"/>
      <w:tabs>
        <w:tab w:val="clear" w:pos="4536"/>
        <w:tab w:val="clear" w:pos="9072"/>
        <w:tab w:val="center" w:pos="142"/>
      </w:tabs>
      <w:rPr>
        <w:rFonts w:ascii="Frutiger 45 Light" w:hAnsi="Frutiger 45 Light"/>
      </w:rPr>
    </w:pPr>
  </w:p>
  <w:p w14:paraId="28C72DBD" w14:textId="77777777" w:rsidR="002E0EA2" w:rsidRDefault="002E0EA2">
    <w:pPr>
      <w:pStyle w:val="Nagwek"/>
      <w:tabs>
        <w:tab w:val="clear" w:pos="4536"/>
        <w:tab w:val="clear" w:pos="9072"/>
        <w:tab w:val="center" w:pos="142"/>
      </w:tabs>
      <w:rPr>
        <w:rFonts w:ascii="Frutiger 45 Light" w:hAnsi="Frutiger 45 Light"/>
      </w:rPr>
    </w:pPr>
  </w:p>
  <w:p w14:paraId="7C3275E9" w14:textId="77777777" w:rsidR="002E0EA2" w:rsidRDefault="002E0EA2">
    <w:pPr>
      <w:pStyle w:val="Nagwek"/>
      <w:tabs>
        <w:tab w:val="clear" w:pos="4536"/>
        <w:tab w:val="clear" w:pos="9072"/>
        <w:tab w:val="center" w:pos="142"/>
      </w:tabs>
      <w:rPr>
        <w:rFonts w:ascii="Frutiger 45 Light" w:hAnsi="Frutiger 45 Light"/>
      </w:rPr>
    </w:pPr>
  </w:p>
  <w:p w14:paraId="36E26C13" w14:textId="3F3FBFB5" w:rsidR="00500187" w:rsidRDefault="00075EEB" w:rsidP="00856F6C">
    <w:pPr>
      <w:pStyle w:val="Nagwek"/>
      <w:tabs>
        <w:tab w:val="clear" w:pos="4536"/>
        <w:tab w:val="clear" w:pos="9072"/>
        <w:tab w:val="left" w:pos="7329"/>
      </w:tabs>
      <w:ind w:left="5670"/>
    </w:pPr>
    <w:r>
      <w:rPr>
        <w:noProof/>
      </w:rPr>
      <w:drawing>
        <wp:inline distT="0" distB="0" distL="0" distR="0" wp14:anchorId="03E5E88A" wp14:editId="3B9ADDE7">
          <wp:extent cx="2400300" cy="4953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00187">
      <w:t>,e</w:t>
    </w:r>
  </w:p>
  <w:p w14:paraId="2758D545" w14:textId="77777777" w:rsidR="002E0EA2" w:rsidRDefault="00856F6C" w:rsidP="00856F6C">
    <w:pPr>
      <w:pStyle w:val="Nagwek"/>
      <w:tabs>
        <w:tab w:val="clear" w:pos="4536"/>
        <w:tab w:val="clear" w:pos="9072"/>
        <w:tab w:val="left" w:pos="7329"/>
      </w:tabs>
      <w:ind w:left="5670"/>
      <w:rPr>
        <w:rFonts w:ascii="Frutiger 45 Light" w:hAnsi="Frutiger 45 Light"/>
      </w:rPr>
    </w:pPr>
    <w:r>
      <w:rPr>
        <w:rFonts w:ascii="Frutiger 45 Light" w:hAnsi="Frutiger 45 Light"/>
      </w:rPr>
      <w:tab/>
    </w:r>
  </w:p>
  <w:p w14:paraId="15FA6CAB" w14:textId="77777777" w:rsidR="002E0EA2" w:rsidRDefault="002E0EA2">
    <w:pPr>
      <w:pStyle w:val="Nagwek"/>
      <w:tabs>
        <w:tab w:val="clear" w:pos="4536"/>
        <w:tab w:val="clear" w:pos="9072"/>
        <w:tab w:val="center" w:pos="142"/>
      </w:tabs>
      <w:rPr>
        <w:rFonts w:ascii="Frutiger 45 Light" w:hAnsi="Frutiger 45 Light"/>
      </w:rPr>
    </w:pPr>
  </w:p>
  <w:p w14:paraId="4327A33A" w14:textId="77777777" w:rsidR="002E0EA2" w:rsidRDefault="002E0EA2">
    <w:pPr>
      <w:pStyle w:val="Nagwek"/>
      <w:tabs>
        <w:tab w:val="clear" w:pos="4536"/>
        <w:tab w:val="clear" w:pos="9072"/>
        <w:tab w:val="center" w:pos="142"/>
      </w:tabs>
      <w:rPr>
        <w:rFonts w:ascii="Humnst777 BT" w:hAnsi="Humnst777 BT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54"/>
      <w:gridCol w:w="3996"/>
      <w:gridCol w:w="2734"/>
    </w:tblGrid>
    <w:tr w:rsidR="002E0EA2" w14:paraId="3EA38449" w14:textId="77777777">
      <w:tc>
        <w:tcPr>
          <w:tcW w:w="3454" w:type="dxa"/>
        </w:tcPr>
        <w:p w14:paraId="62ADD05E" w14:textId="77777777" w:rsidR="002E0EA2" w:rsidRDefault="002E0EA2" w:rsidP="003C28DB">
          <w:pPr>
            <w:pStyle w:val="Nagwek"/>
            <w:tabs>
              <w:tab w:val="clear" w:pos="4536"/>
              <w:tab w:val="clear" w:pos="9072"/>
              <w:tab w:val="center" w:pos="142"/>
            </w:tabs>
            <w:rPr>
              <w:sz w:val="12"/>
            </w:rPr>
          </w:pPr>
        </w:p>
      </w:tc>
      <w:tc>
        <w:tcPr>
          <w:tcW w:w="3996" w:type="dxa"/>
        </w:tcPr>
        <w:p w14:paraId="411FA05B" w14:textId="77777777" w:rsidR="002E0EA2" w:rsidRDefault="002E0EA2" w:rsidP="00B514DB">
          <w:pPr>
            <w:tabs>
              <w:tab w:val="left" w:pos="142"/>
              <w:tab w:val="left" w:pos="4201"/>
            </w:tabs>
            <w:jc w:val="both"/>
            <w:rPr>
              <w:sz w:val="20"/>
            </w:rPr>
          </w:pPr>
        </w:p>
      </w:tc>
      <w:tc>
        <w:tcPr>
          <w:tcW w:w="2734" w:type="dxa"/>
        </w:tcPr>
        <w:p w14:paraId="7557A6B6" w14:textId="77777777" w:rsidR="002E0EA2" w:rsidRDefault="002E0EA2" w:rsidP="003C28DB">
          <w:pPr>
            <w:tabs>
              <w:tab w:val="left" w:pos="142"/>
              <w:tab w:val="left" w:pos="4201"/>
            </w:tabs>
            <w:jc w:val="both"/>
            <w:rPr>
              <w:sz w:val="20"/>
            </w:rPr>
          </w:pPr>
        </w:p>
      </w:tc>
    </w:tr>
  </w:tbl>
  <w:p w14:paraId="2216BB37" w14:textId="77777777" w:rsidR="002E0EA2" w:rsidRDefault="002E0EA2">
    <w:pPr>
      <w:pStyle w:val="Nagwek"/>
      <w:tabs>
        <w:tab w:val="clear" w:pos="4536"/>
        <w:tab w:val="clear" w:pos="9072"/>
        <w:tab w:val="center" w:pos="142"/>
      </w:tabs>
    </w:pPr>
  </w:p>
  <w:p w14:paraId="5D18E686" w14:textId="77777777" w:rsidR="002E0EA2" w:rsidRDefault="002E0EA2">
    <w:pPr>
      <w:pStyle w:val="Nagwek"/>
    </w:pPr>
  </w:p>
  <w:p w14:paraId="1F508FB4" w14:textId="77777777" w:rsidR="002E0EA2" w:rsidRDefault="002E0EA2">
    <w:pPr>
      <w:pStyle w:val="Nagwek"/>
    </w:pPr>
  </w:p>
  <w:p w14:paraId="70A5AAE1" w14:textId="77777777" w:rsidR="00B11E8D" w:rsidRDefault="00B11E8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B017A" w14:textId="77777777" w:rsidR="002E0EA2" w:rsidRDefault="002E0EA2" w:rsidP="00E83FFA">
    <w:pPr>
      <w:pStyle w:val="Nagwek"/>
      <w:tabs>
        <w:tab w:val="clear" w:pos="4536"/>
        <w:tab w:val="clear" w:pos="9072"/>
        <w:tab w:val="center" w:pos="142"/>
      </w:tabs>
      <w:rPr>
        <w:rFonts w:ascii="Frutiger 45 Light" w:hAnsi="Frutiger 45 Light"/>
      </w:rPr>
    </w:pPr>
  </w:p>
  <w:p w14:paraId="1A249C4F" w14:textId="77777777" w:rsidR="002E0EA2" w:rsidRDefault="002E0EA2">
    <w:pPr>
      <w:pStyle w:val="Nagwek"/>
      <w:tabs>
        <w:tab w:val="clear" w:pos="4536"/>
        <w:tab w:val="clear" w:pos="9072"/>
        <w:tab w:val="center" w:pos="142"/>
      </w:tabs>
    </w:pPr>
  </w:p>
  <w:p w14:paraId="098D4743" w14:textId="77777777" w:rsidR="002E0EA2" w:rsidRDefault="002E0EA2" w:rsidP="00856F6C">
    <w:pPr>
      <w:pStyle w:val="Nagwek"/>
      <w:tabs>
        <w:tab w:val="clear" w:pos="4536"/>
        <w:tab w:val="clear" w:pos="9072"/>
        <w:tab w:val="center" w:pos="142"/>
      </w:tabs>
    </w:pPr>
  </w:p>
  <w:p w14:paraId="0BF39089" w14:textId="5644DD56" w:rsidR="002E0EA2" w:rsidRDefault="00856F6C" w:rsidP="00856F6C">
    <w:pPr>
      <w:pStyle w:val="Nagwek"/>
      <w:tabs>
        <w:tab w:val="clear" w:pos="4536"/>
        <w:tab w:val="clear" w:pos="9072"/>
        <w:tab w:val="center" w:pos="142"/>
        <w:tab w:val="left" w:pos="1422"/>
      </w:tabs>
      <w:ind w:left="5529"/>
    </w:pPr>
    <w:r>
      <w:tab/>
    </w:r>
    <w:r>
      <w:tab/>
    </w:r>
  </w:p>
  <w:p w14:paraId="19FC9E48" w14:textId="77777777" w:rsidR="002E0EA2" w:rsidRDefault="002E0EA2">
    <w:pPr>
      <w:pStyle w:val="Nagwek"/>
      <w:tabs>
        <w:tab w:val="clear" w:pos="4536"/>
        <w:tab w:val="clear" w:pos="9072"/>
        <w:tab w:val="center" w:pos="142"/>
      </w:tabs>
      <w:jc w:val="right"/>
    </w:pPr>
  </w:p>
  <w:p w14:paraId="0B50E0B7" w14:textId="77777777" w:rsidR="002E0EA2" w:rsidRDefault="002E0EA2">
    <w:pPr>
      <w:pStyle w:val="Nagwek"/>
      <w:tabs>
        <w:tab w:val="clear" w:pos="4536"/>
        <w:tab w:val="clear" w:pos="9072"/>
        <w:tab w:val="center" w:pos="142"/>
      </w:tabs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5646A"/>
    <w:multiLevelType w:val="multilevel"/>
    <w:tmpl w:val="E02EDB4C"/>
    <w:styleLink w:val="Styl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5E1496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7950E0B"/>
    <w:multiLevelType w:val="multilevel"/>
    <w:tmpl w:val="0415001D"/>
    <w:styleLink w:val="Styl12"/>
    <w:lvl w:ilvl="0">
      <w:start w:val="6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3933155"/>
    <w:multiLevelType w:val="hybridMultilevel"/>
    <w:tmpl w:val="89BC7C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7B33F0"/>
    <w:multiLevelType w:val="multilevel"/>
    <w:tmpl w:val="0415001F"/>
    <w:styleLink w:val="Styl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7D339EA"/>
    <w:multiLevelType w:val="hybridMultilevel"/>
    <w:tmpl w:val="EE12E0D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3776E9"/>
    <w:multiLevelType w:val="multilevel"/>
    <w:tmpl w:val="0415001F"/>
    <w:numStyleLink w:val="Styl5"/>
  </w:abstractNum>
  <w:abstractNum w:abstractNumId="7" w15:restartNumberingAfterBreak="0">
    <w:nsid w:val="21BD01CE"/>
    <w:multiLevelType w:val="multilevel"/>
    <w:tmpl w:val="0415001D"/>
    <w:styleLink w:val="Styl7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1DC21D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3B516B6"/>
    <w:multiLevelType w:val="multilevel"/>
    <w:tmpl w:val="0415001F"/>
    <w:styleLink w:val="Styl13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0B675B1"/>
    <w:multiLevelType w:val="multilevel"/>
    <w:tmpl w:val="0415001D"/>
    <w:styleLink w:val="Styl11"/>
    <w:lvl w:ilvl="0">
      <w:start w:val="6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5176572"/>
    <w:multiLevelType w:val="multilevel"/>
    <w:tmpl w:val="0415001F"/>
    <w:numStyleLink w:val="Styl13"/>
  </w:abstractNum>
  <w:abstractNum w:abstractNumId="12" w15:restartNumberingAfterBreak="0">
    <w:nsid w:val="3D546E94"/>
    <w:multiLevelType w:val="hybridMultilevel"/>
    <w:tmpl w:val="CEF08A4A"/>
    <w:lvl w:ilvl="0" w:tplc="0415000F">
      <w:start w:val="1"/>
      <w:numFmt w:val="decimal"/>
      <w:lvlText w:val="%1."/>
      <w:lvlJc w:val="left"/>
      <w:pPr>
        <w:ind w:left="1872" w:hanging="360"/>
      </w:p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13" w15:restartNumberingAfterBreak="0">
    <w:nsid w:val="40D44B00"/>
    <w:multiLevelType w:val="multilevel"/>
    <w:tmpl w:val="4552CF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89D0235"/>
    <w:multiLevelType w:val="multilevel"/>
    <w:tmpl w:val="0415001D"/>
    <w:styleLink w:val="Styl6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B636C77"/>
    <w:multiLevelType w:val="multilevel"/>
    <w:tmpl w:val="0415001D"/>
    <w:styleLink w:val="Styl3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FC62BEA"/>
    <w:multiLevelType w:val="multilevel"/>
    <w:tmpl w:val="0415001F"/>
    <w:styleLink w:val="Styl5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39668BF"/>
    <w:multiLevelType w:val="hybridMultilevel"/>
    <w:tmpl w:val="F68E2F2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3BE7925"/>
    <w:multiLevelType w:val="multilevel"/>
    <w:tmpl w:val="0415001D"/>
    <w:styleLink w:val="Styl10"/>
    <w:lvl w:ilvl="0">
      <w:start w:val="6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88E0FD7"/>
    <w:multiLevelType w:val="multilevel"/>
    <w:tmpl w:val="0E540F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620E0FF3"/>
    <w:multiLevelType w:val="multilevel"/>
    <w:tmpl w:val="0415001F"/>
    <w:numStyleLink w:val="Styl2"/>
  </w:abstractNum>
  <w:abstractNum w:abstractNumId="21" w15:restartNumberingAfterBreak="0">
    <w:nsid w:val="621E605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0D85F13"/>
    <w:multiLevelType w:val="multilevel"/>
    <w:tmpl w:val="0415001D"/>
    <w:styleLink w:val="Styl9"/>
    <w:lvl w:ilvl="0">
      <w:start w:val="7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70B2728"/>
    <w:multiLevelType w:val="multilevel"/>
    <w:tmpl w:val="0415001D"/>
    <w:styleLink w:val="Styl4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7DAF748F"/>
    <w:multiLevelType w:val="hybridMultilevel"/>
    <w:tmpl w:val="B262D8CA"/>
    <w:lvl w:ilvl="0" w:tplc="0415000F">
      <w:start w:val="1"/>
      <w:numFmt w:val="decimal"/>
      <w:lvlText w:val="%1."/>
      <w:lvlJc w:val="left"/>
      <w:pPr>
        <w:ind w:left="1872" w:hanging="360"/>
      </w:p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25" w15:restartNumberingAfterBreak="0">
    <w:nsid w:val="7E624DAE"/>
    <w:multiLevelType w:val="multilevel"/>
    <w:tmpl w:val="0415001D"/>
    <w:styleLink w:val="Styl8"/>
    <w:lvl w:ilvl="0">
      <w:start w:val="7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032613364">
    <w:abstractNumId w:val="19"/>
  </w:num>
  <w:num w:numId="2" w16cid:durableId="1705056520">
    <w:abstractNumId w:val="21"/>
  </w:num>
  <w:num w:numId="3" w16cid:durableId="1195927188">
    <w:abstractNumId w:val="0"/>
  </w:num>
  <w:num w:numId="4" w16cid:durableId="1790934774">
    <w:abstractNumId w:val="4"/>
  </w:num>
  <w:num w:numId="5" w16cid:durableId="107357233">
    <w:abstractNumId w:val="20"/>
  </w:num>
  <w:num w:numId="6" w16cid:durableId="267203258">
    <w:abstractNumId w:val="15"/>
  </w:num>
  <w:num w:numId="7" w16cid:durableId="1604262955">
    <w:abstractNumId w:val="23"/>
  </w:num>
  <w:num w:numId="8" w16cid:durableId="1957323511">
    <w:abstractNumId w:val="1"/>
  </w:num>
  <w:num w:numId="9" w16cid:durableId="1326057092">
    <w:abstractNumId w:val="6"/>
  </w:num>
  <w:num w:numId="10" w16cid:durableId="124591590">
    <w:abstractNumId w:val="16"/>
  </w:num>
  <w:num w:numId="11" w16cid:durableId="1970821867">
    <w:abstractNumId w:val="14"/>
  </w:num>
  <w:num w:numId="12" w16cid:durableId="1886521656">
    <w:abstractNumId w:val="7"/>
  </w:num>
  <w:num w:numId="13" w16cid:durableId="639387557">
    <w:abstractNumId w:val="25"/>
  </w:num>
  <w:num w:numId="14" w16cid:durableId="770393760">
    <w:abstractNumId w:val="22"/>
  </w:num>
  <w:num w:numId="15" w16cid:durableId="1983651994">
    <w:abstractNumId w:val="18"/>
  </w:num>
  <w:num w:numId="16" w16cid:durableId="448428576">
    <w:abstractNumId w:val="10"/>
  </w:num>
  <w:num w:numId="17" w16cid:durableId="830297229">
    <w:abstractNumId w:val="2"/>
  </w:num>
  <w:num w:numId="18" w16cid:durableId="354036048">
    <w:abstractNumId w:val="11"/>
  </w:num>
  <w:num w:numId="19" w16cid:durableId="975994045">
    <w:abstractNumId w:val="9"/>
  </w:num>
  <w:num w:numId="20" w16cid:durableId="577859852">
    <w:abstractNumId w:val="17"/>
  </w:num>
  <w:num w:numId="21" w16cid:durableId="1630894180">
    <w:abstractNumId w:val="5"/>
  </w:num>
  <w:num w:numId="22" w16cid:durableId="748815520">
    <w:abstractNumId w:val="3"/>
  </w:num>
  <w:num w:numId="23" w16cid:durableId="497036144">
    <w:abstractNumId w:val="13"/>
  </w:num>
  <w:num w:numId="24" w16cid:durableId="2110930639">
    <w:abstractNumId w:val="24"/>
  </w:num>
  <w:num w:numId="25" w16cid:durableId="195047884">
    <w:abstractNumId w:val="12"/>
  </w:num>
  <w:num w:numId="26" w16cid:durableId="1340695676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de-DE" w:vendorID="9" w:dllVersion="512" w:checkStyle="1"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2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1C0"/>
    <w:rsid w:val="00002C04"/>
    <w:rsid w:val="00012E95"/>
    <w:rsid w:val="000176F6"/>
    <w:rsid w:val="00024ADE"/>
    <w:rsid w:val="00025E25"/>
    <w:rsid w:val="00027108"/>
    <w:rsid w:val="00027408"/>
    <w:rsid w:val="00032FB9"/>
    <w:rsid w:val="00042F9B"/>
    <w:rsid w:val="0004754C"/>
    <w:rsid w:val="00050B80"/>
    <w:rsid w:val="00060F0E"/>
    <w:rsid w:val="00061D65"/>
    <w:rsid w:val="00063F92"/>
    <w:rsid w:val="00071209"/>
    <w:rsid w:val="000719E2"/>
    <w:rsid w:val="00075EEB"/>
    <w:rsid w:val="00083A0A"/>
    <w:rsid w:val="00090EBA"/>
    <w:rsid w:val="00095C15"/>
    <w:rsid w:val="00096622"/>
    <w:rsid w:val="000A22EF"/>
    <w:rsid w:val="000A25D0"/>
    <w:rsid w:val="000A3448"/>
    <w:rsid w:val="000A51BE"/>
    <w:rsid w:val="000A5323"/>
    <w:rsid w:val="000A62F1"/>
    <w:rsid w:val="000A766F"/>
    <w:rsid w:val="000B32EB"/>
    <w:rsid w:val="000B512B"/>
    <w:rsid w:val="000B52C0"/>
    <w:rsid w:val="000D0643"/>
    <w:rsid w:val="000E0860"/>
    <w:rsid w:val="000E1428"/>
    <w:rsid w:val="000F08CD"/>
    <w:rsid w:val="0010050F"/>
    <w:rsid w:val="00103DD9"/>
    <w:rsid w:val="00104E4A"/>
    <w:rsid w:val="00105088"/>
    <w:rsid w:val="0010603D"/>
    <w:rsid w:val="0011042D"/>
    <w:rsid w:val="00112EA5"/>
    <w:rsid w:val="00113D25"/>
    <w:rsid w:val="00126C8E"/>
    <w:rsid w:val="0013172F"/>
    <w:rsid w:val="00142513"/>
    <w:rsid w:val="00156F5C"/>
    <w:rsid w:val="00161356"/>
    <w:rsid w:val="001615DD"/>
    <w:rsid w:val="00177B93"/>
    <w:rsid w:val="001838D6"/>
    <w:rsid w:val="00185A0B"/>
    <w:rsid w:val="00187C41"/>
    <w:rsid w:val="0019071D"/>
    <w:rsid w:val="001943BD"/>
    <w:rsid w:val="001A0000"/>
    <w:rsid w:val="001A3DD9"/>
    <w:rsid w:val="001A51A1"/>
    <w:rsid w:val="001D0328"/>
    <w:rsid w:val="001D3CF9"/>
    <w:rsid w:val="001D5DD6"/>
    <w:rsid w:val="001D699F"/>
    <w:rsid w:val="001E0A1A"/>
    <w:rsid w:val="001E0E2E"/>
    <w:rsid w:val="001E68A0"/>
    <w:rsid w:val="001E6D43"/>
    <w:rsid w:val="001F1B8A"/>
    <w:rsid w:val="001F1E7E"/>
    <w:rsid w:val="001F5233"/>
    <w:rsid w:val="001F7930"/>
    <w:rsid w:val="00202055"/>
    <w:rsid w:val="00210D0D"/>
    <w:rsid w:val="00212F38"/>
    <w:rsid w:val="00221040"/>
    <w:rsid w:val="00222852"/>
    <w:rsid w:val="00234A6A"/>
    <w:rsid w:val="0023635B"/>
    <w:rsid w:val="002410EF"/>
    <w:rsid w:val="00241563"/>
    <w:rsid w:val="00253EBE"/>
    <w:rsid w:val="00257C52"/>
    <w:rsid w:val="002608F4"/>
    <w:rsid w:val="00261463"/>
    <w:rsid w:val="00263E72"/>
    <w:rsid w:val="0028429A"/>
    <w:rsid w:val="00285413"/>
    <w:rsid w:val="002911FF"/>
    <w:rsid w:val="00291C32"/>
    <w:rsid w:val="00294D7F"/>
    <w:rsid w:val="00297A08"/>
    <w:rsid w:val="002A0A4F"/>
    <w:rsid w:val="002A43D0"/>
    <w:rsid w:val="002A5F0F"/>
    <w:rsid w:val="002A6B03"/>
    <w:rsid w:val="002A7C4A"/>
    <w:rsid w:val="002B072F"/>
    <w:rsid w:val="002B71A3"/>
    <w:rsid w:val="002C518F"/>
    <w:rsid w:val="002E0EA2"/>
    <w:rsid w:val="002E3E6C"/>
    <w:rsid w:val="002E583D"/>
    <w:rsid w:val="002F2746"/>
    <w:rsid w:val="002F58FF"/>
    <w:rsid w:val="00307948"/>
    <w:rsid w:val="00307F74"/>
    <w:rsid w:val="00310F00"/>
    <w:rsid w:val="003121D6"/>
    <w:rsid w:val="00313D33"/>
    <w:rsid w:val="00313F2C"/>
    <w:rsid w:val="0031470C"/>
    <w:rsid w:val="003174B2"/>
    <w:rsid w:val="003212E2"/>
    <w:rsid w:val="0032392B"/>
    <w:rsid w:val="00323D40"/>
    <w:rsid w:val="00324B00"/>
    <w:rsid w:val="00336B4E"/>
    <w:rsid w:val="00347F24"/>
    <w:rsid w:val="0035092E"/>
    <w:rsid w:val="00351779"/>
    <w:rsid w:val="003567A6"/>
    <w:rsid w:val="0035748D"/>
    <w:rsid w:val="0036522C"/>
    <w:rsid w:val="003657E7"/>
    <w:rsid w:val="00382656"/>
    <w:rsid w:val="00383656"/>
    <w:rsid w:val="00390A02"/>
    <w:rsid w:val="003A38B7"/>
    <w:rsid w:val="003A5C3E"/>
    <w:rsid w:val="003B5353"/>
    <w:rsid w:val="003B725B"/>
    <w:rsid w:val="003C00C3"/>
    <w:rsid w:val="003C04B3"/>
    <w:rsid w:val="003C28DB"/>
    <w:rsid w:val="003D2CF2"/>
    <w:rsid w:val="003D2ECB"/>
    <w:rsid w:val="003E4500"/>
    <w:rsid w:val="003E6D80"/>
    <w:rsid w:val="004010C4"/>
    <w:rsid w:val="00401C85"/>
    <w:rsid w:val="004023A1"/>
    <w:rsid w:val="0041082A"/>
    <w:rsid w:val="00410E9D"/>
    <w:rsid w:val="004201C8"/>
    <w:rsid w:val="00424C8B"/>
    <w:rsid w:val="00426160"/>
    <w:rsid w:val="004440FD"/>
    <w:rsid w:val="004454EC"/>
    <w:rsid w:val="0045432B"/>
    <w:rsid w:val="004639C7"/>
    <w:rsid w:val="00465AF8"/>
    <w:rsid w:val="00466321"/>
    <w:rsid w:val="00481BCE"/>
    <w:rsid w:val="00484C60"/>
    <w:rsid w:val="00485607"/>
    <w:rsid w:val="00485DDD"/>
    <w:rsid w:val="0048650C"/>
    <w:rsid w:val="004A0F8D"/>
    <w:rsid w:val="004A4C5F"/>
    <w:rsid w:val="004B2545"/>
    <w:rsid w:val="004B6197"/>
    <w:rsid w:val="004B69E9"/>
    <w:rsid w:val="004C1575"/>
    <w:rsid w:val="004C161E"/>
    <w:rsid w:val="004C1EFF"/>
    <w:rsid w:val="004C3470"/>
    <w:rsid w:val="004C60B4"/>
    <w:rsid w:val="004D31F5"/>
    <w:rsid w:val="004D4685"/>
    <w:rsid w:val="004D4823"/>
    <w:rsid w:val="004D7181"/>
    <w:rsid w:val="004E1291"/>
    <w:rsid w:val="004E184D"/>
    <w:rsid w:val="004E1C1B"/>
    <w:rsid w:val="004E1D57"/>
    <w:rsid w:val="004E2491"/>
    <w:rsid w:val="004E3EAC"/>
    <w:rsid w:val="004E7BAE"/>
    <w:rsid w:val="004F1050"/>
    <w:rsid w:val="004F10A6"/>
    <w:rsid w:val="004F51F4"/>
    <w:rsid w:val="0050017A"/>
    <w:rsid w:val="00500187"/>
    <w:rsid w:val="005017DB"/>
    <w:rsid w:val="00511052"/>
    <w:rsid w:val="00524A1D"/>
    <w:rsid w:val="00525B33"/>
    <w:rsid w:val="00526943"/>
    <w:rsid w:val="00532179"/>
    <w:rsid w:val="005339FA"/>
    <w:rsid w:val="005501B4"/>
    <w:rsid w:val="00553464"/>
    <w:rsid w:val="0055494B"/>
    <w:rsid w:val="00555D6C"/>
    <w:rsid w:val="005567F9"/>
    <w:rsid w:val="00561962"/>
    <w:rsid w:val="0056529E"/>
    <w:rsid w:val="00567A0A"/>
    <w:rsid w:val="00572484"/>
    <w:rsid w:val="005821C0"/>
    <w:rsid w:val="00582585"/>
    <w:rsid w:val="00583D8F"/>
    <w:rsid w:val="005874CB"/>
    <w:rsid w:val="00596EF8"/>
    <w:rsid w:val="005A1631"/>
    <w:rsid w:val="005A5E40"/>
    <w:rsid w:val="005A6312"/>
    <w:rsid w:val="005A74FC"/>
    <w:rsid w:val="005B1693"/>
    <w:rsid w:val="005B5F45"/>
    <w:rsid w:val="005C2821"/>
    <w:rsid w:val="005C57DE"/>
    <w:rsid w:val="005C7F08"/>
    <w:rsid w:val="005D17A9"/>
    <w:rsid w:val="005D7409"/>
    <w:rsid w:val="005D793E"/>
    <w:rsid w:val="005D7CF8"/>
    <w:rsid w:val="005D7D5E"/>
    <w:rsid w:val="005E27A7"/>
    <w:rsid w:val="005E5AA8"/>
    <w:rsid w:val="005F04B3"/>
    <w:rsid w:val="005F07CD"/>
    <w:rsid w:val="005F3F18"/>
    <w:rsid w:val="005F607B"/>
    <w:rsid w:val="00616F2C"/>
    <w:rsid w:val="0062182B"/>
    <w:rsid w:val="006279EF"/>
    <w:rsid w:val="00627F2A"/>
    <w:rsid w:val="00630A34"/>
    <w:rsid w:val="00632525"/>
    <w:rsid w:val="006332DA"/>
    <w:rsid w:val="00634A56"/>
    <w:rsid w:val="006672B3"/>
    <w:rsid w:val="00670532"/>
    <w:rsid w:val="00671964"/>
    <w:rsid w:val="00680A73"/>
    <w:rsid w:val="006829E5"/>
    <w:rsid w:val="00685357"/>
    <w:rsid w:val="00686563"/>
    <w:rsid w:val="00687A18"/>
    <w:rsid w:val="00691E08"/>
    <w:rsid w:val="00693E4F"/>
    <w:rsid w:val="00694C62"/>
    <w:rsid w:val="006B2A78"/>
    <w:rsid w:val="006B409B"/>
    <w:rsid w:val="006B4B56"/>
    <w:rsid w:val="006C5D31"/>
    <w:rsid w:val="006C63E7"/>
    <w:rsid w:val="00703358"/>
    <w:rsid w:val="007062DA"/>
    <w:rsid w:val="00710933"/>
    <w:rsid w:val="0071345F"/>
    <w:rsid w:val="007169AC"/>
    <w:rsid w:val="007250E9"/>
    <w:rsid w:val="00726A20"/>
    <w:rsid w:val="00730500"/>
    <w:rsid w:val="00731C9D"/>
    <w:rsid w:val="00740B47"/>
    <w:rsid w:val="00741D7F"/>
    <w:rsid w:val="00763B49"/>
    <w:rsid w:val="00766FD2"/>
    <w:rsid w:val="00771B3D"/>
    <w:rsid w:val="00772736"/>
    <w:rsid w:val="007729BC"/>
    <w:rsid w:val="007730CA"/>
    <w:rsid w:val="00775B58"/>
    <w:rsid w:val="00781430"/>
    <w:rsid w:val="0078613E"/>
    <w:rsid w:val="00790E83"/>
    <w:rsid w:val="007A4A60"/>
    <w:rsid w:val="007C1AE1"/>
    <w:rsid w:val="007C315D"/>
    <w:rsid w:val="007C40D1"/>
    <w:rsid w:val="007C6326"/>
    <w:rsid w:val="007C6868"/>
    <w:rsid w:val="007D01D7"/>
    <w:rsid w:val="007D3859"/>
    <w:rsid w:val="007E205D"/>
    <w:rsid w:val="007E6EFB"/>
    <w:rsid w:val="007E6F23"/>
    <w:rsid w:val="007F3B06"/>
    <w:rsid w:val="007F79EE"/>
    <w:rsid w:val="0080187A"/>
    <w:rsid w:val="00802FCD"/>
    <w:rsid w:val="00821399"/>
    <w:rsid w:val="00822780"/>
    <w:rsid w:val="00822E0C"/>
    <w:rsid w:val="00830383"/>
    <w:rsid w:val="00833DF1"/>
    <w:rsid w:val="00834960"/>
    <w:rsid w:val="00834E8B"/>
    <w:rsid w:val="00840E1F"/>
    <w:rsid w:val="00841895"/>
    <w:rsid w:val="0084234F"/>
    <w:rsid w:val="0084417A"/>
    <w:rsid w:val="00850959"/>
    <w:rsid w:val="00853657"/>
    <w:rsid w:val="008541BE"/>
    <w:rsid w:val="00856F6C"/>
    <w:rsid w:val="00861362"/>
    <w:rsid w:val="00870AEA"/>
    <w:rsid w:val="00873894"/>
    <w:rsid w:val="00875DE4"/>
    <w:rsid w:val="008850E8"/>
    <w:rsid w:val="008865B9"/>
    <w:rsid w:val="0088734A"/>
    <w:rsid w:val="008A3F04"/>
    <w:rsid w:val="008A4172"/>
    <w:rsid w:val="008A61A0"/>
    <w:rsid w:val="008A7EB8"/>
    <w:rsid w:val="008B0BAD"/>
    <w:rsid w:val="008C56A7"/>
    <w:rsid w:val="008C7E63"/>
    <w:rsid w:val="008D06EB"/>
    <w:rsid w:val="008D171B"/>
    <w:rsid w:val="008E11E7"/>
    <w:rsid w:val="008E44BF"/>
    <w:rsid w:val="008F75BE"/>
    <w:rsid w:val="00901298"/>
    <w:rsid w:val="0090316F"/>
    <w:rsid w:val="00903E08"/>
    <w:rsid w:val="00914534"/>
    <w:rsid w:val="00914925"/>
    <w:rsid w:val="009215BD"/>
    <w:rsid w:val="00923DD0"/>
    <w:rsid w:val="009263CD"/>
    <w:rsid w:val="00927496"/>
    <w:rsid w:val="0093055D"/>
    <w:rsid w:val="009321E8"/>
    <w:rsid w:val="00932A3C"/>
    <w:rsid w:val="00936C03"/>
    <w:rsid w:val="0094129C"/>
    <w:rsid w:val="00942DD3"/>
    <w:rsid w:val="009505BD"/>
    <w:rsid w:val="00952104"/>
    <w:rsid w:val="00952A77"/>
    <w:rsid w:val="00953683"/>
    <w:rsid w:val="00953B59"/>
    <w:rsid w:val="00955264"/>
    <w:rsid w:val="00955629"/>
    <w:rsid w:val="009620DF"/>
    <w:rsid w:val="009656C1"/>
    <w:rsid w:val="00965B5E"/>
    <w:rsid w:val="009672AD"/>
    <w:rsid w:val="00973FB9"/>
    <w:rsid w:val="00981C17"/>
    <w:rsid w:val="00986443"/>
    <w:rsid w:val="00992B52"/>
    <w:rsid w:val="00994737"/>
    <w:rsid w:val="009A218D"/>
    <w:rsid w:val="009B37BD"/>
    <w:rsid w:val="009B3D7F"/>
    <w:rsid w:val="009B4F78"/>
    <w:rsid w:val="009C4B40"/>
    <w:rsid w:val="009C507B"/>
    <w:rsid w:val="009C5FB0"/>
    <w:rsid w:val="009C6ED3"/>
    <w:rsid w:val="009D15CB"/>
    <w:rsid w:val="009D516C"/>
    <w:rsid w:val="009D657A"/>
    <w:rsid w:val="009D6621"/>
    <w:rsid w:val="009D6C1C"/>
    <w:rsid w:val="009E01EF"/>
    <w:rsid w:val="009E0A5A"/>
    <w:rsid w:val="009E1136"/>
    <w:rsid w:val="009E4761"/>
    <w:rsid w:val="009F46CC"/>
    <w:rsid w:val="009F6EF4"/>
    <w:rsid w:val="00A1776D"/>
    <w:rsid w:val="00A22A6E"/>
    <w:rsid w:val="00A233A4"/>
    <w:rsid w:val="00A30AAE"/>
    <w:rsid w:val="00A46426"/>
    <w:rsid w:val="00A571EE"/>
    <w:rsid w:val="00A62058"/>
    <w:rsid w:val="00A62568"/>
    <w:rsid w:val="00A6743C"/>
    <w:rsid w:val="00A71CBD"/>
    <w:rsid w:val="00A71F65"/>
    <w:rsid w:val="00A73F9E"/>
    <w:rsid w:val="00A74401"/>
    <w:rsid w:val="00A76C05"/>
    <w:rsid w:val="00A77443"/>
    <w:rsid w:val="00A77E0C"/>
    <w:rsid w:val="00A83BC7"/>
    <w:rsid w:val="00A85FF6"/>
    <w:rsid w:val="00AA0B54"/>
    <w:rsid w:val="00AA38C6"/>
    <w:rsid w:val="00AA3EF4"/>
    <w:rsid w:val="00AA58AA"/>
    <w:rsid w:val="00AB1A18"/>
    <w:rsid w:val="00AB1CE0"/>
    <w:rsid w:val="00AB3462"/>
    <w:rsid w:val="00AB6D54"/>
    <w:rsid w:val="00AC2D83"/>
    <w:rsid w:val="00AC5252"/>
    <w:rsid w:val="00AC7B64"/>
    <w:rsid w:val="00AD0648"/>
    <w:rsid w:val="00AD3D73"/>
    <w:rsid w:val="00AD4C81"/>
    <w:rsid w:val="00AD6EC0"/>
    <w:rsid w:val="00AE1A87"/>
    <w:rsid w:val="00AE3516"/>
    <w:rsid w:val="00AE41B2"/>
    <w:rsid w:val="00AF1277"/>
    <w:rsid w:val="00AF5A0F"/>
    <w:rsid w:val="00B04C0B"/>
    <w:rsid w:val="00B11E8D"/>
    <w:rsid w:val="00B1394D"/>
    <w:rsid w:val="00B14A3D"/>
    <w:rsid w:val="00B1500F"/>
    <w:rsid w:val="00B2023A"/>
    <w:rsid w:val="00B514DB"/>
    <w:rsid w:val="00B520AE"/>
    <w:rsid w:val="00B5501F"/>
    <w:rsid w:val="00B724CF"/>
    <w:rsid w:val="00B7285E"/>
    <w:rsid w:val="00B732F1"/>
    <w:rsid w:val="00B74F1B"/>
    <w:rsid w:val="00B82298"/>
    <w:rsid w:val="00B832E2"/>
    <w:rsid w:val="00B8368B"/>
    <w:rsid w:val="00B85B34"/>
    <w:rsid w:val="00B90F29"/>
    <w:rsid w:val="00B97D32"/>
    <w:rsid w:val="00BA10AB"/>
    <w:rsid w:val="00BA6D8D"/>
    <w:rsid w:val="00BA7A72"/>
    <w:rsid w:val="00BA7B1D"/>
    <w:rsid w:val="00BC646E"/>
    <w:rsid w:val="00BE59B4"/>
    <w:rsid w:val="00BE7B8F"/>
    <w:rsid w:val="00BF7E19"/>
    <w:rsid w:val="00C03225"/>
    <w:rsid w:val="00C03DD1"/>
    <w:rsid w:val="00C041E8"/>
    <w:rsid w:val="00C064A6"/>
    <w:rsid w:val="00C071B7"/>
    <w:rsid w:val="00C07D43"/>
    <w:rsid w:val="00C07E25"/>
    <w:rsid w:val="00C1124E"/>
    <w:rsid w:val="00C115F7"/>
    <w:rsid w:val="00C136E7"/>
    <w:rsid w:val="00C13FEB"/>
    <w:rsid w:val="00C304A3"/>
    <w:rsid w:val="00C33161"/>
    <w:rsid w:val="00C33F5F"/>
    <w:rsid w:val="00C342B8"/>
    <w:rsid w:val="00C3520B"/>
    <w:rsid w:val="00C35D94"/>
    <w:rsid w:val="00C40414"/>
    <w:rsid w:val="00C451FC"/>
    <w:rsid w:val="00C5321F"/>
    <w:rsid w:val="00C536E1"/>
    <w:rsid w:val="00C57836"/>
    <w:rsid w:val="00C579D6"/>
    <w:rsid w:val="00C61AD7"/>
    <w:rsid w:val="00C6247A"/>
    <w:rsid w:val="00C70A56"/>
    <w:rsid w:val="00C741BF"/>
    <w:rsid w:val="00C7548B"/>
    <w:rsid w:val="00C80174"/>
    <w:rsid w:val="00C91804"/>
    <w:rsid w:val="00C92F29"/>
    <w:rsid w:val="00C94417"/>
    <w:rsid w:val="00C97934"/>
    <w:rsid w:val="00C97F23"/>
    <w:rsid w:val="00CA0E0A"/>
    <w:rsid w:val="00CA125B"/>
    <w:rsid w:val="00CA22B6"/>
    <w:rsid w:val="00CA7DE6"/>
    <w:rsid w:val="00CB168E"/>
    <w:rsid w:val="00CB35ED"/>
    <w:rsid w:val="00CC045B"/>
    <w:rsid w:val="00CC24D4"/>
    <w:rsid w:val="00CC2F98"/>
    <w:rsid w:val="00CC64A5"/>
    <w:rsid w:val="00CC72C8"/>
    <w:rsid w:val="00CC74FA"/>
    <w:rsid w:val="00CD0B99"/>
    <w:rsid w:val="00CD61CA"/>
    <w:rsid w:val="00CE1625"/>
    <w:rsid w:val="00CE1AEC"/>
    <w:rsid w:val="00CE2D71"/>
    <w:rsid w:val="00CE7F41"/>
    <w:rsid w:val="00CF1CC2"/>
    <w:rsid w:val="00CF1F2D"/>
    <w:rsid w:val="00CF23F9"/>
    <w:rsid w:val="00CF3801"/>
    <w:rsid w:val="00CF3948"/>
    <w:rsid w:val="00D061AE"/>
    <w:rsid w:val="00D27DCC"/>
    <w:rsid w:val="00D312A9"/>
    <w:rsid w:val="00D410E5"/>
    <w:rsid w:val="00D4177C"/>
    <w:rsid w:val="00D44E54"/>
    <w:rsid w:val="00D52BA2"/>
    <w:rsid w:val="00D64107"/>
    <w:rsid w:val="00D65D61"/>
    <w:rsid w:val="00D723F2"/>
    <w:rsid w:val="00D74E79"/>
    <w:rsid w:val="00D80505"/>
    <w:rsid w:val="00D8291E"/>
    <w:rsid w:val="00D841D6"/>
    <w:rsid w:val="00D856D0"/>
    <w:rsid w:val="00D8607E"/>
    <w:rsid w:val="00D97E36"/>
    <w:rsid w:val="00DB6392"/>
    <w:rsid w:val="00DB68EF"/>
    <w:rsid w:val="00DC01E9"/>
    <w:rsid w:val="00DC0E2B"/>
    <w:rsid w:val="00DC3115"/>
    <w:rsid w:val="00DC50A2"/>
    <w:rsid w:val="00DC78B2"/>
    <w:rsid w:val="00DD0CEF"/>
    <w:rsid w:val="00DD2A65"/>
    <w:rsid w:val="00DD6568"/>
    <w:rsid w:val="00DE492A"/>
    <w:rsid w:val="00DE600E"/>
    <w:rsid w:val="00DE6905"/>
    <w:rsid w:val="00DF3A66"/>
    <w:rsid w:val="00DF6DDD"/>
    <w:rsid w:val="00E01CA9"/>
    <w:rsid w:val="00E02F15"/>
    <w:rsid w:val="00E03208"/>
    <w:rsid w:val="00E05C03"/>
    <w:rsid w:val="00E06548"/>
    <w:rsid w:val="00E10C34"/>
    <w:rsid w:val="00E15E9A"/>
    <w:rsid w:val="00E219CD"/>
    <w:rsid w:val="00E2249B"/>
    <w:rsid w:val="00E2263F"/>
    <w:rsid w:val="00E30BF8"/>
    <w:rsid w:val="00E335B8"/>
    <w:rsid w:val="00E40700"/>
    <w:rsid w:val="00E4114E"/>
    <w:rsid w:val="00E416A6"/>
    <w:rsid w:val="00E512FF"/>
    <w:rsid w:val="00E61D06"/>
    <w:rsid w:val="00E622F2"/>
    <w:rsid w:val="00E635FC"/>
    <w:rsid w:val="00E66681"/>
    <w:rsid w:val="00E66B8B"/>
    <w:rsid w:val="00E73EE9"/>
    <w:rsid w:val="00E75C4E"/>
    <w:rsid w:val="00E75E4D"/>
    <w:rsid w:val="00E772D8"/>
    <w:rsid w:val="00E77DB2"/>
    <w:rsid w:val="00E807E4"/>
    <w:rsid w:val="00E816C5"/>
    <w:rsid w:val="00E83B31"/>
    <w:rsid w:val="00E83FFA"/>
    <w:rsid w:val="00E85342"/>
    <w:rsid w:val="00EA238E"/>
    <w:rsid w:val="00EA2F9F"/>
    <w:rsid w:val="00EB0955"/>
    <w:rsid w:val="00EB0A7E"/>
    <w:rsid w:val="00EC18EE"/>
    <w:rsid w:val="00ED0D41"/>
    <w:rsid w:val="00ED3A9C"/>
    <w:rsid w:val="00ED7642"/>
    <w:rsid w:val="00ED7F43"/>
    <w:rsid w:val="00EE6497"/>
    <w:rsid w:val="00EF5541"/>
    <w:rsid w:val="00EF7251"/>
    <w:rsid w:val="00F00544"/>
    <w:rsid w:val="00F0283A"/>
    <w:rsid w:val="00F03E28"/>
    <w:rsid w:val="00F05720"/>
    <w:rsid w:val="00F0633F"/>
    <w:rsid w:val="00F1106E"/>
    <w:rsid w:val="00F16304"/>
    <w:rsid w:val="00F22293"/>
    <w:rsid w:val="00F228D6"/>
    <w:rsid w:val="00F258F8"/>
    <w:rsid w:val="00F27C16"/>
    <w:rsid w:val="00F3062F"/>
    <w:rsid w:val="00F30AE5"/>
    <w:rsid w:val="00F364AC"/>
    <w:rsid w:val="00F425A0"/>
    <w:rsid w:val="00F443FA"/>
    <w:rsid w:val="00F4520E"/>
    <w:rsid w:val="00F50A29"/>
    <w:rsid w:val="00F50D59"/>
    <w:rsid w:val="00F52789"/>
    <w:rsid w:val="00F55137"/>
    <w:rsid w:val="00F5537E"/>
    <w:rsid w:val="00F56FC8"/>
    <w:rsid w:val="00F5704C"/>
    <w:rsid w:val="00F63860"/>
    <w:rsid w:val="00F66AB0"/>
    <w:rsid w:val="00F7091C"/>
    <w:rsid w:val="00F730B9"/>
    <w:rsid w:val="00F776B6"/>
    <w:rsid w:val="00F847AB"/>
    <w:rsid w:val="00F86D65"/>
    <w:rsid w:val="00F90E33"/>
    <w:rsid w:val="00F91750"/>
    <w:rsid w:val="00F96D60"/>
    <w:rsid w:val="00FA1E09"/>
    <w:rsid w:val="00FB06BC"/>
    <w:rsid w:val="00FC66F0"/>
    <w:rsid w:val="00FC7A98"/>
    <w:rsid w:val="00FD5097"/>
    <w:rsid w:val="00FD6D33"/>
    <w:rsid w:val="00FE416C"/>
    <w:rsid w:val="00FE41F9"/>
    <w:rsid w:val="00FE6A1F"/>
    <w:rsid w:val="00FF4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23DFAE"/>
  <w15:chartTrackingRefBased/>
  <w15:docId w15:val="{88284EFB-2A7C-4FCC-8BB5-DD9D39CA4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10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tabs>
        <w:tab w:val="left" w:pos="142"/>
      </w:tabs>
      <w:outlineLvl w:val="0"/>
    </w:pPr>
    <w:rPr>
      <w:rFonts w:ascii="Humnst777 BT" w:hAnsi="Humnst777 BT"/>
      <w:b/>
      <w:sz w:val="20"/>
    </w:rPr>
  </w:style>
  <w:style w:type="paragraph" w:styleId="Nagwek2">
    <w:name w:val="heading 2"/>
    <w:basedOn w:val="Normalny"/>
    <w:next w:val="Normalny"/>
    <w:uiPriority w:val="9"/>
    <w:qFormat/>
    <w:pPr>
      <w:keepNext/>
      <w:tabs>
        <w:tab w:val="left" w:pos="567"/>
        <w:tab w:val="left" w:pos="1276"/>
        <w:tab w:val="left" w:pos="1985"/>
        <w:tab w:val="left" w:pos="3969"/>
        <w:tab w:val="left" w:pos="5103"/>
        <w:tab w:val="left" w:pos="6663"/>
        <w:tab w:val="left" w:pos="7088"/>
        <w:tab w:val="left" w:pos="8505"/>
      </w:tabs>
      <w:outlineLvl w:val="1"/>
    </w:pPr>
    <w:rPr>
      <w:sz w:val="16"/>
    </w:rPr>
  </w:style>
  <w:style w:type="paragraph" w:styleId="Nagwek3">
    <w:name w:val="heading 3"/>
    <w:basedOn w:val="Normalny"/>
    <w:next w:val="Normalny"/>
    <w:qFormat/>
    <w:pPr>
      <w:keepNext/>
      <w:tabs>
        <w:tab w:val="left" w:pos="567"/>
        <w:tab w:val="left" w:pos="1276"/>
        <w:tab w:val="left" w:pos="1985"/>
        <w:tab w:val="right" w:pos="7371"/>
        <w:tab w:val="right" w:pos="7513"/>
        <w:tab w:val="right" w:pos="9498"/>
      </w:tabs>
      <w:ind w:right="-567"/>
      <w:outlineLvl w:val="2"/>
    </w:pPr>
    <w:rPr>
      <w:b/>
      <w:sz w:val="20"/>
    </w:rPr>
  </w:style>
  <w:style w:type="paragraph" w:styleId="Nagwek4">
    <w:name w:val="heading 4"/>
    <w:basedOn w:val="Normalny"/>
    <w:next w:val="Normalny"/>
    <w:uiPriority w:val="9"/>
    <w:qFormat/>
    <w:pPr>
      <w:keepNext/>
      <w:tabs>
        <w:tab w:val="left" w:pos="2269"/>
        <w:tab w:val="left" w:pos="5387"/>
        <w:tab w:val="left" w:pos="6804"/>
      </w:tabs>
      <w:outlineLvl w:val="3"/>
    </w:pPr>
    <w:rPr>
      <w:sz w:val="20"/>
    </w:rPr>
  </w:style>
  <w:style w:type="paragraph" w:styleId="Nagwek5">
    <w:name w:val="heading 5"/>
    <w:basedOn w:val="Normalny"/>
    <w:next w:val="Normalny"/>
    <w:qFormat/>
    <w:pPr>
      <w:keepNext/>
      <w:tabs>
        <w:tab w:val="left" w:pos="142"/>
      </w:tabs>
      <w:outlineLvl w:val="4"/>
    </w:pPr>
    <w:rPr>
      <w:b/>
      <w:sz w:val="28"/>
    </w:rPr>
  </w:style>
  <w:style w:type="paragraph" w:styleId="Nagwek6">
    <w:name w:val="heading 6"/>
    <w:basedOn w:val="Normalny"/>
    <w:next w:val="Normalny"/>
    <w:qFormat/>
    <w:pPr>
      <w:keepNext/>
      <w:tabs>
        <w:tab w:val="left" w:pos="567"/>
        <w:tab w:val="left" w:pos="1985"/>
        <w:tab w:val="right" w:pos="5954"/>
        <w:tab w:val="right" w:pos="7371"/>
        <w:tab w:val="right" w:pos="9639"/>
      </w:tabs>
      <w:ind w:right="-567"/>
      <w:outlineLvl w:val="5"/>
    </w:pPr>
    <w:rPr>
      <w:i/>
      <w:sz w:val="20"/>
    </w:rPr>
  </w:style>
  <w:style w:type="paragraph" w:styleId="Nagwek7">
    <w:name w:val="heading 7"/>
    <w:basedOn w:val="Normalny"/>
    <w:next w:val="Normalny"/>
    <w:qFormat/>
    <w:pPr>
      <w:keepNext/>
      <w:tabs>
        <w:tab w:val="left" w:pos="810"/>
        <w:tab w:val="left" w:pos="1980"/>
      </w:tabs>
      <w:outlineLvl w:val="6"/>
    </w:pPr>
    <w:rPr>
      <w:i/>
      <w:sz w:val="20"/>
    </w:rPr>
  </w:style>
  <w:style w:type="paragraph" w:styleId="Nagwek8">
    <w:name w:val="heading 8"/>
    <w:basedOn w:val="Normalny"/>
    <w:next w:val="Normalny"/>
    <w:qFormat/>
    <w:pPr>
      <w:keepNext/>
      <w:tabs>
        <w:tab w:val="left" w:pos="567"/>
        <w:tab w:val="left" w:pos="1985"/>
        <w:tab w:val="left" w:pos="2269"/>
        <w:tab w:val="left" w:pos="3544"/>
        <w:tab w:val="left" w:pos="5387"/>
        <w:tab w:val="left" w:pos="6804"/>
      </w:tabs>
      <w:ind w:right="283"/>
      <w:outlineLvl w:val="7"/>
    </w:pPr>
    <w:rPr>
      <w:sz w:val="20"/>
    </w:rPr>
  </w:style>
  <w:style w:type="paragraph" w:styleId="Nagwek9">
    <w:name w:val="heading 9"/>
    <w:basedOn w:val="Normalny"/>
    <w:next w:val="Normalny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2700"/>
      </w:tabs>
      <w:outlineLvl w:val="8"/>
    </w:pPr>
    <w:rPr>
      <w:i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Mapadokumentu">
    <w:name w:val="Document Map"/>
    <w:aliases w:val="Plan dokumentu"/>
    <w:basedOn w:val="Normalny"/>
    <w:semiHidden/>
    <w:pPr>
      <w:shd w:val="clear" w:color="auto" w:fill="000080"/>
    </w:pPr>
    <w:rPr>
      <w:rFonts w:ascii="Tahoma" w:hAnsi="Tahoma"/>
    </w:rPr>
  </w:style>
  <w:style w:type="paragraph" w:styleId="Tekstprzypisukocowego">
    <w:name w:val="endnote text"/>
    <w:basedOn w:val="Normalny"/>
    <w:link w:val="TekstprzypisukocowegoZnak"/>
    <w:semiHidden/>
    <w:rPr>
      <w:sz w:val="20"/>
    </w:rPr>
  </w:style>
  <w:style w:type="character" w:styleId="Odwoanieprzypisukocowego">
    <w:name w:val="endnote reference"/>
    <w:semiHidden/>
    <w:rPr>
      <w:vertAlign w:val="superscript"/>
    </w:rPr>
  </w:style>
  <w:style w:type="paragraph" w:styleId="Tekstpodstawowy">
    <w:name w:val="Body Text"/>
    <w:basedOn w:val="Normalny"/>
    <w:link w:val="TekstpodstawowyZnak"/>
    <w:rPr>
      <w:sz w:val="20"/>
    </w:rPr>
  </w:style>
  <w:style w:type="paragraph" w:styleId="Tekstpodstawowy2">
    <w:name w:val="Body Text 2"/>
    <w:basedOn w:val="Normalny"/>
    <w:pPr>
      <w:tabs>
        <w:tab w:val="left" w:pos="2269"/>
        <w:tab w:val="left" w:pos="5387"/>
        <w:tab w:val="left" w:pos="6804"/>
      </w:tabs>
    </w:pPr>
    <w:rPr>
      <w:sz w:val="20"/>
    </w:rPr>
  </w:style>
  <w:style w:type="paragraph" w:styleId="Tekstpodstawowy3">
    <w:name w:val="Body Text 3"/>
    <w:basedOn w:val="Normalny"/>
    <w:pPr>
      <w:tabs>
        <w:tab w:val="left" w:pos="567"/>
        <w:tab w:val="left" w:pos="993"/>
        <w:tab w:val="left" w:pos="1702"/>
        <w:tab w:val="left" w:pos="1985"/>
        <w:tab w:val="left" w:pos="2269"/>
        <w:tab w:val="left" w:pos="3544"/>
        <w:tab w:val="left" w:pos="5387"/>
        <w:tab w:val="left" w:pos="6804"/>
      </w:tabs>
      <w:ind w:right="-284"/>
    </w:pPr>
    <w:rPr>
      <w:sz w:val="20"/>
    </w:rPr>
  </w:style>
  <w:style w:type="character" w:styleId="Hipercze">
    <w:name w:val="Hyperlink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pPr>
      <w:tabs>
        <w:tab w:val="left" w:pos="2269"/>
        <w:tab w:val="left" w:pos="5387"/>
        <w:tab w:val="left" w:pos="6804"/>
      </w:tabs>
      <w:ind w:left="360"/>
    </w:pPr>
    <w:rPr>
      <w:sz w:val="20"/>
    </w:rPr>
  </w:style>
  <w:style w:type="paragraph" w:styleId="Tekstpodstawowywcity2">
    <w:name w:val="Body Text Indent 2"/>
    <w:basedOn w:val="Normalny"/>
    <w:link w:val="Tekstpodstawowywcity2Znak"/>
    <w:pPr>
      <w:tabs>
        <w:tab w:val="left" w:pos="567"/>
        <w:tab w:val="left" w:pos="1985"/>
        <w:tab w:val="left" w:pos="2269"/>
        <w:tab w:val="left" w:pos="3544"/>
        <w:tab w:val="left" w:pos="5387"/>
        <w:tab w:val="left" w:pos="6804"/>
      </w:tabs>
      <w:ind w:left="284" w:hanging="284"/>
    </w:pPr>
    <w:rPr>
      <w:sz w:val="20"/>
    </w:rPr>
  </w:style>
  <w:style w:type="paragraph" w:styleId="Tekstpodstawowywcity3">
    <w:name w:val="Body Text Indent 3"/>
    <w:basedOn w:val="Normalny"/>
    <w:link w:val="Tekstpodstawowywcity3Znak"/>
    <w:pPr>
      <w:tabs>
        <w:tab w:val="left" w:pos="567"/>
        <w:tab w:val="left" w:pos="993"/>
        <w:tab w:val="left" w:pos="1702"/>
        <w:tab w:val="left" w:pos="1985"/>
        <w:tab w:val="left" w:pos="2269"/>
        <w:tab w:val="left" w:pos="3544"/>
        <w:tab w:val="left" w:pos="5387"/>
        <w:tab w:val="left" w:pos="6804"/>
      </w:tabs>
      <w:ind w:left="284"/>
    </w:pPr>
    <w:rPr>
      <w:sz w:val="20"/>
    </w:rPr>
  </w:style>
  <w:style w:type="paragraph" w:styleId="Lista2">
    <w:name w:val="List 2"/>
    <w:basedOn w:val="Normalny"/>
    <w:pPr>
      <w:ind w:left="566" w:hanging="283"/>
    </w:pPr>
  </w:style>
  <w:style w:type="character" w:customStyle="1" w:styleId="StopkaZnak">
    <w:name w:val="Stopka Znak"/>
    <w:link w:val="Stopka"/>
    <w:uiPriority w:val="99"/>
    <w:rsid w:val="005567F9"/>
    <w:rPr>
      <w:rFonts w:ascii="Arial" w:hAnsi="Arial"/>
      <w:sz w:val="10"/>
    </w:rPr>
  </w:style>
  <w:style w:type="paragraph" w:styleId="Tekstdymka">
    <w:name w:val="Balloon Text"/>
    <w:basedOn w:val="Normalny"/>
    <w:link w:val="TekstdymkaZnak"/>
    <w:rsid w:val="005567F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5567F9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36522C"/>
    <w:rPr>
      <w:rFonts w:ascii="Humnst777 BT" w:hAnsi="Humnst777 BT"/>
      <w:b/>
    </w:rPr>
  </w:style>
  <w:style w:type="character" w:customStyle="1" w:styleId="TekstprzypisukocowegoZnak">
    <w:name w:val="Tekst przypisu końcowego Znak"/>
    <w:link w:val="Tekstprzypisukocowego"/>
    <w:semiHidden/>
    <w:rsid w:val="0036522C"/>
    <w:rPr>
      <w:rFonts w:ascii="Arial" w:hAnsi="Arial"/>
    </w:rPr>
  </w:style>
  <w:style w:type="character" w:customStyle="1" w:styleId="TekstpodstawowyZnak">
    <w:name w:val="Tekst podstawowy Znak"/>
    <w:link w:val="Tekstpodstawowy"/>
    <w:rsid w:val="0036522C"/>
    <w:rPr>
      <w:rFonts w:ascii="Arial" w:hAnsi="Arial"/>
    </w:rPr>
  </w:style>
  <w:style w:type="character" w:customStyle="1" w:styleId="Tekstpodstawowywcity2Znak">
    <w:name w:val="Tekst podstawowy wcięty 2 Znak"/>
    <w:link w:val="Tekstpodstawowywcity2"/>
    <w:rsid w:val="0036522C"/>
    <w:rPr>
      <w:rFonts w:ascii="Arial" w:hAnsi="Arial"/>
    </w:rPr>
  </w:style>
  <w:style w:type="character" w:customStyle="1" w:styleId="Tekstpodstawowywcity3Znak">
    <w:name w:val="Tekst podstawowy wcięty 3 Znak"/>
    <w:link w:val="Tekstpodstawowywcity3"/>
    <w:rsid w:val="003E4500"/>
    <w:rPr>
      <w:rFonts w:ascii="Arial" w:hAnsi="Arial"/>
    </w:rPr>
  </w:style>
  <w:style w:type="character" w:customStyle="1" w:styleId="TekstpodstawowywcityZnak">
    <w:name w:val="Tekst podstawowy wcięty Znak"/>
    <w:link w:val="Tekstpodstawowywcity"/>
    <w:rsid w:val="00EA238E"/>
    <w:rPr>
      <w:rFonts w:ascii="Arial" w:hAnsi="Arial"/>
    </w:rPr>
  </w:style>
  <w:style w:type="paragraph" w:customStyle="1" w:styleId="MWG-Addressee">
    <w:name w:val="MWG-Addressee"/>
    <w:basedOn w:val="Normalny"/>
    <w:rsid w:val="00F228D6"/>
    <w:pPr>
      <w:tabs>
        <w:tab w:val="left" w:pos="340"/>
      </w:tabs>
      <w:spacing w:line="240" w:lineRule="exact"/>
    </w:pPr>
    <w:rPr>
      <w:sz w:val="16"/>
      <w:lang w:val="de-DE" w:eastAsia="de-DE"/>
    </w:rPr>
  </w:style>
  <w:style w:type="paragraph" w:customStyle="1" w:styleId="MWGFooter">
    <w:name w:val="MWG Footer"/>
    <w:basedOn w:val="Normalny"/>
    <w:rsid w:val="00F228D6"/>
    <w:pPr>
      <w:spacing w:line="160" w:lineRule="exact"/>
    </w:pPr>
    <w:rPr>
      <w:sz w:val="12"/>
      <w:lang w:val="de-DE" w:eastAsia="de-DE"/>
    </w:rPr>
  </w:style>
  <w:style w:type="paragraph" w:customStyle="1" w:styleId="MWG-Footer">
    <w:name w:val="MWG-Footer"/>
    <w:basedOn w:val="Normalny"/>
    <w:rsid w:val="00F228D6"/>
    <w:pPr>
      <w:spacing w:line="160" w:lineRule="exact"/>
    </w:pPr>
    <w:rPr>
      <w:sz w:val="12"/>
      <w:lang w:val="de-DE" w:eastAsia="de-DE"/>
    </w:rPr>
  </w:style>
  <w:style w:type="paragraph" w:styleId="Akapitzlist">
    <w:name w:val="List Paragraph"/>
    <w:basedOn w:val="Normalny"/>
    <w:link w:val="AkapitzlistZnak"/>
    <w:uiPriority w:val="34"/>
    <w:qFormat/>
    <w:rsid w:val="00484C60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character" w:styleId="Odwoaniedokomentarza">
    <w:name w:val="annotation reference"/>
    <w:rsid w:val="008A61A0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A61A0"/>
    <w:rPr>
      <w:sz w:val="20"/>
    </w:rPr>
  </w:style>
  <w:style w:type="character" w:customStyle="1" w:styleId="TekstkomentarzaZnak">
    <w:name w:val="Tekst komentarza Znak"/>
    <w:link w:val="Tekstkomentarza"/>
    <w:rsid w:val="008A61A0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8A61A0"/>
    <w:rPr>
      <w:b/>
      <w:bCs/>
    </w:rPr>
  </w:style>
  <w:style w:type="character" w:customStyle="1" w:styleId="TematkomentarzaZnak">
    <w:name w:val="Temat komentarza Znak"/>
    <w:link w:val="Tematkomentarza"/>
    <w:rsid w:val="008A61A0"/>
    <w:rPr>
      <w:rFonts w:ascii="Arial" w:hAnsi="Arial"/>
      <w:b/>
      <w:bCs/>
    </w:rPr>
  </w:style>
  <w:style w:type="character" w:customStyle="1" w:styleId="AkapitzlistZnak">
    <w:name w:val="Akapit z listą Znak"/>
    <w:link w:val="Akapitzlist"/>
    <w:rsid w:val="001E68A0"/>
    <w:rPr>
      <w:rFonts w:ascii="Calibri" w:eastAsia="Calibri" w:hAnsi="Calibri"/>
      <w:sz w:val="22"/>
      <w:szCs w:val="22"/>
      <w:lang w:val="en-US" w:eastAsia="en-US"/>
    </w:rPr>
  </w:style>
  <w:style w:type="paragraph" w:styleId="Bezodstpw">
    <w:name w:val="No Spacing"/>
    <w:uiPriority w:val="1"/>
    <w:qFormat/>
    <w:rsid w:val="003E6D80"/>
    <w:rPr>
      <w:rFonts w:ascii="Arial" w:hAnsi="Arial"/>
      <w:sz w:val="10"/>
    </w:rPr>
  </w:style>
  <w:style w:type="character" w:customStyle="1" w:styleId="NagwekZnak">
    <w:name w:val="Nagłówek Znak"/>
    <w:link w:val="Nagwek"/>
    <w:uiPriority w:val="99"/>
    <w:rsid w:val="00CA125B"/>
    <w:rPr>
      <w:rFonts w:ascii="Arial" w:hAnsi="Arial"/>
      <w:sz w:val="10"/>
    </w:rPr>
  </w:style>
  <w:style w:type="numbering" w:customStyle="1" w:styleId="Styl1">
    <w:name w:val="Styl1"/>
    <w:rsid w:val="00C115F7"/>
    <w:pPr>
      <w:numPr>
        <w:numId w:val="3"/>
      </w:numPr>
    </w:pPr>
  </w:style>
  <w:style w:type="numbering" w:customStyle="1" w:styleId="Styl2">
    <w:name w:val="Styl2"/>
    <w:rsid w:val="004201C8"/>
    <w:pPr>
      <w:numPr>
        <w:numId w:val="4"/>
      </w:numPr>
    </w:pPr>
  </w:style>
  <w:style w:type="numbering" w:customStyle="1" w:styleId="Styl3">
    <w:name w:val="Styl3"/>
    <w:rsid w:val="004201C8"/>
    <w:pPr>
      <w:numPr>
        <w:numId w:val="6"/>
      </w:numPr>
    </w:pPr>
  </w:style>
  <w:style w:type="numbering" w:customStyle="1" w:styleId="Styl4">
    <w:name w:val="Styl4"/>
    <w:rsid w:val="004201C8"/>
    <w:pPr>
      <w:numPr>
        <w:numId w:val="7"/>
      </w:numPr>
    </w:pPr>
  </w:style>
  <w:style w:type="numbering" w:customStyle="1" w:styleId="Styl5">
    <w:name w:val="Styl5"/>
    <w:rsid w:val="004201C8"/>
    <w:pPr>
      <w:numPr>
        <w:numId w:val="10"/>
      </w:numPr>
    </w:pPr>
  </w:style>
  <w:style w:type="numbering" w:customStyle="1" w:styleId="Styl6">
    <w:name w:val="Styl6"/>
    <w:rsid w:val="00C97934"/>
    <w:pPr>
      <w:numPr>
        <w:numId w:val="11"/>
      </w:numPr>
    </w:pPr>
  </w:style>
  <w:style w:type="numbering" w:customStyle="1" w:styleId="Styl7">
    <w:name w:val="Styl7"/>
    <w:rsid w:val="00C97934"/>
    <w:pPr>
      <w:numPr>
        <w:numId w:val="12"/>
      </w:numPr>
    </w:pPr>
  </w:style>
  <w:style w:type="numbering" w:customStyle="1" w:styleId="Styl8">
    <w:name w:val="Styl8"/>
    <w:rsid w:val="000A766F"/>
    <w:pPr>
      <w:numPr>
        <w:numId w:val="13"/>
      </w:numPr>
    </w:pPr>
  </w:style>
  <w:style w:type="numbering" w:customStyle="1" w:styleId="Styl9">
    <w:name w:val="Styl9"/>
    <w:rsid w:val="000A766F"/>
    <w:pPr>
      <w:numPr>
        <w:numId w:val="14"/>
      </w:numPr>
    </w:pPr>
  </w:style>
  <w:style w:type="numbering" w:customStyle="1" w:styleId="Styl10">
    <w:name w:val="Styl10"/>
    <w:rsid w:val="000A766F"/>
    <w:pPr>
      <w:numPr>
        <w:numId w:val="15"/>
      </w:numPr>
    </w:pPr>
  </w:style>
  <w:style w:type="numbering" w:customStyle="1" w:styleId="Styl11">
    <w:name w:val="Styl11"/>
    <w:rsid w:val="000A766F"/>
    <w:pPr>
      <w:numPr>
        <w:numId w:val="16"/>
      </w:numPr>
    </w:pPr>
  </w:style>
  <w:style w:type="numbering" w:customStyle="1" w:styleId="Styl12">
    <w:name w:val="Styl12"/>
    <w:rsid w:val="000A766F"/>
    <w:pPr>
      <w:numPr>
        <w:numId w:val="17"/>
      </w:numPr>
    </w:pPr>
  </w:style>
  <w:style w:type="numbering" w:customStyle="1" w:styleId="Styl13">
    <w:name w:val="Styl13"/>
    <w:rsid w:val="000A766F"/>
    <w:pPr>
      <w:numPr>
        <w:numId w:val="19"/>
      </w:numPr>
    </w:pPr>
  </w:style>
  <w:style w:type="paragraph" w:customStyle="1" w:styleId="Adaneoferenta">
    <w:name w:val="A_dane oferenta"/>
    <w:basedOn w:val="Normalny"/>
    <w:link w:val="AdaneoferentaZnak"/>
    <w:qFormat/>
    <w:rsid w:val="001D0328"/>
    <w:pPr>
      <w:spacing w:beforeLines="150" w:before="360" w:afterLines="200" w:after="480" w:line="720" w:lineRule="auto"/>
      <w:contextualSpacing/>
    </w:pPr>
    <w:rPr>
      <w:rFonts w:ascii="Cambria" w:eastAsia="Cambria" w:hAnsi="Cambria" w:cs="Arial"/>
      <w:position w:val="6"/>
      <w:sz w:val="20"/>
      <w:szCs w:val="22"/>
      <w:lang w:eastAsia="en-US"/>
    </w:rPr>
  </w:style>
  <w:style w:type="character" w:customStyle="1" w:styleId="AdaneoferentaZnak">
    <w:name w:val="A_dane oferenta Znak"/>
    <w:link w:val="Adaneoferenta"/>
    <w:rsid w:val="001D0328"/>
    <w:rPr>
      <w:rFonts w:ascii="Cambria" w:eastAsia="Cambria" w:hAnsi="Cambria" w:cs="Arial"/>
      <w:position w:val="6"/>
      <w:szCs w:val="22"/>
      <w:lang w:eastAsia="en-US"/>
    </w:rPr>
  </w:style>
  <w:style w:type="paragraph" w:customStyle="1" w:styleId="Apodtytuzaznika">
    <w:name w:val="A_podtytuł załąćznika"/>
    <w:basedOn w:val="Normalny"/>
    <w:link w:val="ApodtytuzaznikaZnak"/>
    <w:qFormat/>
    <w:rsid w:val="001D0328"/>
    <w:pPr>
      <w:widowControl w:val="0"/>
      <w:spacing w:after="360"/>
      <w:contextualSpacing/>
      <w:jc w:val="center"/>
      <w:outlineLvl w:val="3"/>
    </w:pPr>
    <w:rPr>
      <w:rFonts w:eastAsia="Cambria" w:cs="Arial"/>
      <w:b/>
      <w:sz w:val="20"/>
      <w:lang w:eastAsia="en-US"/>
    </w:rPr>
  </w:style>
  <w:style w:type="character" w:customStyle="1" w:styleId="ApodtytuzaznikaZnak">
    <w:name w:val="A_podtytuł załąćznika Znak"/>
    <w:link w:val="Apodtytuzaznika"/>
    <w:rsid w:val="001D0328"/>
    <w:rPr>
      <w:rFonts w:ascii="Arial" w:eastAsia="Cambria" w:hAnsi="Arial" w:cs="Arial"/>
      <w:b/>
      <w:lang w:eastAsia="en-US"/>
    </w:rPr>
  </w:style>
  <w:style w:type="paragraph" w:customStyle="1" w:styleId="awyodrbnienie">
    <w:name w:val="a_wyodrębnienie"/>
    <w:basedOn w:val="Normalny"/>
    <w:link w:val="awyodrbnienieZnak"/>
    <w:qFormat/>
    <w:rsid w:val="001D0328"/>
    <w:pPr>
      <w:spacing w:before="240" w:after="240"/>
    </w:pPr>
    <w:rPr>
      <w:rFonts w:ascii="Calibri" w:eastAsia="MS Mincho" w:hAnsi="Calibri" w:cs="Calibri"/>
      <w:sz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D0328"/>
    <w:pPr>
      <w:numPr>
        <w:ilvl w:val="1"/>
      </w:numPr>
      <w:spacing w:after="160"/>
    </w:pPr>
    <w:rPr>
      <w:rFonts w:ascii="Cambria" w:eastAsia="MS Mincho" w:hAnsi="Cambria"/>
      <w:color w:val="5A5A5A"/>
      <w:spacing w:val="15"/>
      <w:sz w:val="22"/>
      <w:szCs w:val="22"/>
    </w:rPr>
  </w:style>
  <w:style w:type="character" w:customStyle="1" w:styleId="PodtytuZnak">
    <w:name w:val="Podtytuł Znak"/>
    <w:link w:val="Podtytu"/>
    <w:uiPriority w:val="11"/>
    <w:rsid w:val="001D0328"/>
    <w:rPr>
      <w:rFonts w:ascii="Cambria" w:eastAsia="MS Mincho" w:hAnsi="Cambria"/>
      <w:color w:val="5A5A5A"/>
      <w:spacing w:val="15"/>
      <w:sz w:val="22"/>
      <w:szCs w:val="22"/>
    </w:rPr>
  </w:style>
  <w:style w:type="character" w:customStyle="1" w:styleId="awyodrbnienieZnak">
    <w:name w:val="a_wyodrębnienie Znak"/>
    <w:link w:val="awyodrbnienie"/>
    <w:rsid w:val="001D0328"/>
    <w:rPr>
      <w:rFonts w:ascii="Calibri" w:eastAsia="MS Mincho" w:hAnsi="Calibri" w:cs="Calibri"/>
    </w:rPr>
  </w:style>
  <w:style w:type="table" w:customStyle="1" w:styleId="Tabela-Siatka2">
    <w:name w:val="Tabela - Siatka2"/>
    <w:basedOn w:val="Standardowy"/>
    <w:next w:val="Tabela-Siatka"/>
    <w:uiPriority w:val="59"/>
    <w:rsid w:val="00572484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rsid w:val="005724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4D31F5"/>
    <w:pPr>
      <w:spacing w:after="24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44"/>
      <w:szCs w:val="44"/>
    </w:rPr>
  </w:style>
  <w:style w:type="character" w:customStyle="1" w:styleId="TytuZnak">
    <w:name w:val="Tytuł Znak"/>
    <w:basedOn w:val="Domylnaczcionkaakapitu"/>
    <w:link w:val="Tytu"/>
    <w:rsid w:val="004D31F5"/>
    <w:rPr>
      <w:rFonts w:asciiTheme="majorHAnsi" w:eastAsiaTheme="majorEastAsia" w:hAnsiTheme="majorHAnsi" w:cstheme="majorBidi"/>
      <w:spacing w:val="-10"/>
      <w:kern w:val="28"/>
      <w:sz w:val="44"/>
      <w:szCs w:val="44"/>
    </w:rPr>
  </w:style>
  <w:style w:type="character" w:styleId="Uwydatnienie">
    <w:name w:val="Emphasis"/>
    <w:basedOn w:val="Domylnaczcionkaakapitu"/>
    <w:qFormat/>
    <w:rsid w:val="004D31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5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Vorlagen\MUSTER1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12 do SWZ - Harmonogram Rzeczowo-Finansowy.docx</dmsv2BaseFileName>
    <dmsv2BaseDisplayName xmlns="http://schemas.microsoft.com/sharepoint/v3">Załącznik nr 12 do SWZ - Harmonogram Rzeczowo-Finansowy</dmsv2BaseDisplayName>
    <dmsv2SWPP2ObjectNumber xmlns="http://schemas.microsoft.com/sharepoint/v3">POST/HZ/EK/HZL/00025/2026                         </dmsv2SWPP2ObjectNumber>
    <dmsv2SWPP2SumMD5 xmlns="http://schemas.microsoft.com/sharepoint/v3">56e4d5b1ba46d2c54710a89a227542f5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708917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24844507</dmsv2BaseClientSystemDocumentID>
    <dmsv2BaseModifiedByID xmlns="http://schemas.microsoft.com/sharepoint/v3">1A600063</dmsv2BaseModifiedByID>
    <dmsv2BaseCreatedByID xmlns="http://schemas.microsoft.com/sharepoint/v3">1A600063</dmsv2BaseCreatedByID>
    <dmsv2SWPP2ObjectDepartment xmlns="http://schemas.microsoft.com/sharepoint/v3">00000001001700040000000f0001</dmsv2SWPP2ObjectDepartment>
    <dmsv2SWPP2ObjectName xmlns="http://schemas.microsoft.com/sharepoint/v3">Postępowanie</dmsv2SWPP2ObjectName>
    <_dlc_DocId xmlns="a19cb1c7-c5c7-46d4-85ae-d83685407bba">FJ3FSM7XJ42E-1652426618-11479</_dlc_DocId>
    <_dlc_DocIdUrl xmlns="a19cb1c7-c5c7-46d4-85ae-d83685407bba">
      <Url>https://swpp2.dms.gkpge.pl/sites/43/_layouts/15/DocIdRedir.aspx?ID=FJ3FSM7XJ42E-1652426618-11479</Url>
      <Description>FJ3FSM7XJ42E-1652426618-11479</Description>
    </_dlc_DocIdUrl>
  </documentManagement>
</p:properties>
</file>

<file path=customXml/itemProps1.xml><?xml version="1.0" encoding="utf-8"?>
<ds:datastoreItem xmlns:ds="http://schemas.openxmlformats.org/officeDocument/2006/customXml" ds:itemID="{8BF9D057-4F60-4F58-BB9D-8C5AC2F5AE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DAA921-9D89-4702-B73B-8E15C002520F}"/>
</file>

<file path=customXml/itemProps3.xml><?xml version="1.0" encoding="utf-8"?>
<ds:datastoreItem xmlns:ds="http://schemas.openxmlformats.org/officeDocument/2006/customXml" ds:itemID="{A350A6B5-5358-480B-979E-31996733FB2D}"/>
</file>

<file path=customXml/itemProps4.xml><?xml version="1.0" encoding="utf-8"?>
<ds:datastoreItem xmlns:ds="http://schemas.openxmlformats.org/officeDocument/2006/customXml" ds:itemID="{507F0A3B-3666-4E00-8DB3-B01C49F0440C}"/>
</file>

<file path=customXml/itemProps5.xml><?xml version="1.0" encoding="utf-8"?>
<ds:datastoreItem xmlns:ds="http://schemas.openxmlformats.org/officeDocument/2006/customXml" ds:itemID="{4872E721-ABF1-4888-A681-93C911CC5009}"/>
</file>

<file path=docProps/app.xml><?xml version="1.0" encoding="utf-8"?>
<Properties xmlns="http://schemas.openxmlformats.org/officeDocument/2006/extended-properties" xmlns:vt="http://schemas.openxmlformats.org/officeDocument/2006/docPropsVTypes">
  <Template>MUSTER1.DOT</Template>
  <TotalTime>1</TotalTime>
  <Pages>1</Pages>
  <Words>49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MAB</vt:lpstr>
    </vt:vector>
  </TitlesOfParts>
  <Company>PKP Energetyka Grupa Kapitałowa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MAB</dc:title>
  <dc:subject/>
  <dc:creator>Tomasz Jendrysik</dc:creator>
  <cp:keywords/>
  <dc:description/>
  <cp:lastModifiedBy>Jacek Skórka</cp:lastModifiedBy>
  <cp:revision>2</cp:revision>
  <cp:lastPrinted>2016-08-18T09:18:00Z</cp:lastPrinted>
  <dcterms:created xsi:type="dcterms:W3CDTF">2026-03-04T19:50:00Z</dcterms:created>
  <dcterms:modified xsi:type="dcterms:W3CDTF">2026-03-04T19:50:00Z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KPECATEGORY">
    <vt:lpwstr>PODSTAWOWY</vt:lpwstr>
  </property>
  <property fmtid="{D5CDD505-2E9C-101B-9397-08002B2CF9AE}" pid="3" name="PKPEClassifiedBy">
    <vt:lpwstr>PKPENERGETYKA\m.krzyzanowska;Marta Krzyżanowska</vt:lpwstr>
  </property>
  <property fmtid="{D5CDD505-2E9C-101B-9397-08002B2CF9AE}" pid="4" name="PKPEClassificationDate">
    <vt:lpwstr>2021-05-14T12:43:21.5472900+02:00</vt:lpwstr>
  </property>
  <property fmtid="{D5CDD505-2E9C-101B-9397-08002B2CF9AE}" pid="5" name="PKPEClassifiedBySID">
    <vt:lpwstr>PKPENERGETYKA\S-1-5-21-3871890766-2155079996-2380071410-10216</vt:lpwstr>
  </property>
  <property fmtid="{D5CDD505-2E9C-101B-9397-08002B2CF9AE}" pid="6" name="PKPEGRNItemId">
    <vt:lpwstr>GRN-622e1277-7f8b-4c26-b9b2-7186cc1acc91</vt:lpwstr>
  </property>
  <property fmtid="{D5CDD505-2E9C-101B-9397-08002B2CF9AE}" pid="7" name="PKPEHash">
    <vt:lpwstr>w+rO5UuyvFENfDCD7iJTJ7tBSOHMpI1Fi+UmIKlHwGI=</vt:lpwstr>
  </property>
  <property fmtid="{D5CDD505-2E9C-101B-9397-08002B2CF9AE}" pid="8" name="PKPERefresh">
    <vt:lpwstr>True</vt:lpwstr>
  </property>
  <property fmtid="{D5CDD505-2E9C-101B-9397-08002B2CF9AE}" pid="9" name="PGEEKCATEGORY">
    <vt:lpwstr>DUWWS</vt:lpwstr>
  </property>
  <property fmtid="{D5CDD505-2E9C-101B-9397-08002B2CF9AE}" pid="10" name="PGEEKClassifiedBy">
    <vt:lpwstr>PKPENERGETYKA\a.zdyb;Agata Zdyb</vt:lpwstr>
  </property>
  <property fmtid="{D5CDD505-2E9C-101B-9397-08002B2CF9AE}" pid="11" name="PGEEKClassificationDate">
    <vt:lpwstr>2025-09-16T14:45:53.8471635+02:00</vt:lpwstr>
  </property>
  <property fmtid="{D5CDD505-2E9C-101B-9397-08002B2CF9AE}" pid="12" name="PGEEKClassifiedBySID">
    <vt:lpwstr>PKPENERGETYKA\S-1-5-21-3871890766-2155079996-2380071410-93995</vt:lpwstr>
  </property>
  <property fmtid="{D5CDD505-2E9C-101B-9397-08002B2CF9AE}" pid="13" name="PGEEKGRNItemId">
    <vt:lpwstr>GRN-b0e9ed34-e0bf-44e8-844e-4fb34fbc28f3</vt:lpwstr>
  </property>
  <property fmtid="{D5CDD505-2E9C-101B-9397-08002B2CF9AE}" pid="14" name="PGEEKHash">
    <vt:lpwstr>jc5S1RUtAxZ+dl50kiohRAO8GWTsOHItkmDnZ1GsxwE=</vt:lpwstr>
  </property>
  <property fmtid="{D5CDD505-2E9C-101B-9397-08002B2CF9AE}" pid="15" name="PGEEKVisualMarkingsSettings">
    <vt:lpwstr>HeaderAlignment=1;FooterAlignment=1</vt:lpwstr>
  </property>
  <property fmtid="{D5CDD505-2E9C-101B-9397-08002B2CF9AE}" pid="16" name="DLPManualFileClassification">
    <vt:lpwstr>{7f7a121b-6a04-41a6-8a53-86f03a2aa532}</vt:lpwstr>
  </property>
  <property fmtid="{D5CDD505-2E9C-101B-9397-08002B2CF9AE}" pid="17" name="PGEEKRefresh">
    <vt:lpwstr>True</vt:lpwstr>
  </property>
  <property fmtid="{D5CDD505-2E9C-101B-9397-08002B2CF9AE}" pid="18" name="ContentTypeId">
    <vt:lpwstr>0x01018910005929702B7B10FB4FB787ED03769892F9</vt:lpwstr>
  </property>
  <property fmtid="{D5CDD505-2E9C-101B-9397-08002B2CF9AE}" pid="19" name="_dlc_DocIdItemGuid">
    <vt:lpwstr>aa06c30f-caeb-427b-a95d-005a4d9774d6</vt:lpwstr>
  </property>
</Properties>
</file>